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F232B" w14:textId="77777777" w:rsidR="00FF4810" w:rsidRDefault="00A55D06" w:rsidP="000A0C33">
      <w:pPr>
        <w:pStyle w:val="Kop"/>
      </w:pPr>
      <w:r>
        <w:t>Memo</w:t>
      </w:r>
    </w:p>
    <w:p w14:paraId="6AF4FCFD" w14:textId="77777777" w:rsidR="000A0C33" w:rsidRDefault="000A0C33" w:rsidP="00FF4810"/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FC2F6A" w14:paraId="756478F8" w14:textId="77777777" w:rsidTr="008D3C2F">
        <w:trPr>
          <w:trHeight w:val="284"/>
        </w:trPr>
        <w:tc>
          <w:tcPr>
            <w:tcW w:w="1134" w:type="dxa"/>
          </w:tcPr>
          <w:p w14:paraId="539A63FB" w14:textId="77777777" w:rsidR="00FC2F6A" w:rsidRPr="00B07011" w:rsidRDefault="00FC2F6A" w:rsidP="00B07011">
            <w:pPr>
              <w:pStyle w:val="Gegevens"/>
            </w:pPr>
            <w:r>
              <w:t>Project</w:t>
            </w:r>
          </w:p>
        </w:tc>
        <w:tc>
          <w:tcPr>
            <w:tcW w:w="7938" w:type="dxa"/>
          </w:tcPr>
          <w:p w14:paraId="2964695E" w14:textId="45AF2693" w:rsidR="0090624F" w:rsidRDefault="0090624F" w:rsidP="0090624F">
            <w:pPr>
              <w:pStyle w:val="GegevensInvul"/>
            </w:pPr>
            <w:bookmarkStart w:id="0" w:name="Project"/>
            <w:bookmarkEnd w:id="0"/>
            <w:r>
              <w:t>Europese aanbestedingsprocedure:</w:t>
            </w:r>
          </w:p>
          <w:p w14:paraId="64FA6794" w14:textId="207F0B2B" w:rsidR="00FC2F6A" w:rsidRDefault="0090624F" w:rsidP="0090624F">
            <w:pPr>
              <w:pStyle w:val="GegevensInvul"/>
            </w:pPr>
            <w:r>
              <w:t xml:space="preserve">Beheer en Onderhoud </w:t>
            </w:r>
            <w:proofErr w:type="spellStart"/>
            <w:r>
              <w:t>gebouwgebonden</w:t>
            </w:r>
            <w:proofErr w:type="spellEnd"/>
            <w:r>
              <w:t xml:space="preserve"> E- en W- installaties Gemeentehuis Lochem</w:t>
            </w:r>
          </w:p>
        </w:tc>
      </w:tr>
      <w:tr w:rsidR="00CA5FEA" w14:paraId="54C68F0E" w14:textId="77777777" w:rsidTr="008D3C2F">
        <w:trPr>
          <w:trHeight w:val="284"/>
        </w:trPr>
        <w:tc>
          <w:tcPr>
            <w:tcW w:w="1134" w:type="dxa"/>
          </w:tcPr>
          <w:p w14:paraId="5055205B" w14:textId="77777777" w:rsidR="00BA567E" w:rsidRPr="00B07011" w:rsidRDefault="00BA567E" w:rsidP="00BA567E">
            <w:pPr>
              <w:pStyle w:val="Gegevens"/>
            </w:pPr>
            <w:r>
              <w:t>Betreft</w:t>
            </w:r>
          </w:p>
          <w:p w14:paraId="32CEADC0" w14:textId="5B5024DA" w:rsidR="000A0C33" w:rsidRPr="00B07011" w:rsidRDefault="00CA5FEA" w:rsidP="00B07011">
            <w:pPr>
              <w:pStyle w:val="Gegevens"/>
            </w:pPr>
            <w:r w:rsidRPr="00B07011">
              <w:t>Datum</w:t>
            </w:r>
          </w:p>
        </w:tc>
        <w:tc>
          <w:tcPr>
            <w:tcW w:w="7938" w:type="dxa"/>
          </w:tcPr>
          <w:p w14:paraId="46CDE3C1" w14:textId="77777777" w:rsidR="00541447" w:rsidRDefault="00541447" w:rsidP="00D7135A">
            <w:pPr>
              <w:pStyle w:val="GegevensInvul"/>
            </w:pPr>
            <w:bookmarkStart w:id="1" w:name="Nummer"/>
            <w:bookmarkStart w:id="2" w:name="Betreft"/>
            <w:bookmarkStart w:id="3" w:name="Van"/>
            <w:bookmarkStart w:id="4" w:name="Aan"/>
            <w:bookmarkEnd w:id="1"/>
            <w:bookmarkEnd w:id="2"/>
            <w:bookmarkEnd w:id="3"/>
            <w:bookmarkEnd w:id="4"/>
            <w:r w:rsidRPr="00541447">
              <w:t xml:space="preserve">Kerncompetentie-2: Storingsopvolging </w:t>
            </w:r>
            <w:bookmarkStart w:id="5" w:name="Datum"/>
            <w:bookmarkEnd w:id="5"/>
          </w:p>
          <w:p w14:paraId="1103AB12" w14:textId="5B9C2258" w:rsidR="000A0C33" w:rsidRDefault="00CA48C8" w:rsidP="00D7135A">
            <w:pPr>
              <w:pStyle w:val="GegevensInvul"/>
            </w:pPr>
            <w:r>
              <w:t>05 juni 20</w:t>
            </w:r>
            <w:bookmarkStart w:id="6" w:name="Gewijzigd"/>
            <w:bookmarkEnd w:id="6"/>
            <w:r>
              <w:t>20</w:t>
            </w:r>
          </w:p>
        </w:tc>
      </w:tr>
    </w:tbl>
    <w:p w14:paraId="606AEACB" w14:textId="77777777" w:rsidR="00EE7E87" w:rsidRDefault="00EE7E87" w:rsidP="009308F3"/>
    <w:p w14:paraId="6D29D7C1" w14:textId="7CE30D98" w:rsidR="00D02AF8" w:rsidRDefault="00D02AF8" w:rsidP="00D02AF8">
      <w:r>
        <w:t>Onder verwijzing naar paragraaf 1</w:t>
      </w:r>
      <w:r w:rsidR="00ED6187">
        <w:t>4</w:t>
      </w:r>
      <w:r>
        <w:t>.4 van de Selectieleidraad.</w:t>
      </w:r>
    </w:p>
    <w:p w14:paraId="7946FEC5" w14:textId="77777777" w:rsidR="00D02AF8" w:rsidRDefault="00D02AF8" w:rsidP="00D02AF8"/>
    <w:p w14:paraId="20B254C3" w14:textId="7C5BEC8C" w:rsidR="009F7BEB" w:rsidRDefault="00D02AF8" w:rsidP="00D02AF8">
      <w:r>
        <w:t xml:space="preserve">Voor wat betreft de ja/nee vragen, inclusief &lt;tekst&gt;: graag aanvinken wat van toepassing is en &lt;tekst&gt; graag </w:t>
      </w:r>
      <w:proofErr w:type="spellStart"/>
      <w:r>
        <w:t>projectspecifiek</w:t>
      </w:r>
      <w:proofErr w:type="spellEnd"/>
      <w:r>
        <w:t xml:space="preserve"> invullen.</w:t>
      </w:r>
    </w:p>
    <w:p w14:paraId="6D8EA91F" w14:textId="14FB0A9E" w:rsidR="005258E5" w:rsidRDefault="005258E5" w:rsidP="00D02AF8"/>
    <w:tbl>
      <w:tblPr>
        <w:tblStyle w:val="Tabelraster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5949"/>
        <w:gridCol w:w="3111"/>
      </w:tblGrid>
      <w:tr w:rsidR="005258E5" w:rsidRPr="005258E5" w14:paraId="4561449D" w14:textId="77777777" w:rsidTr="00483168">
        <w:tc>
          <w:tcPr>
            <w:tcW w:w="9060" w:type="dxa"/>
            <w:gridSpan w:val="2"/>
            <w:shd w:val="clear" w:color="auto" w:fill="EDEDED"/>
          </w:tcPr>
          <w:p w14:paraId="57737B68" w14:textId="6D760FBB" w:rsidR="005258E5" w:rsidRPr="005258E5" w:rsidRDefault="005258E5" w:rsidP="005258E5">
            <w:pPr>
              <w:rPr>
                <w:u w:val="single"/>
              </w:rPr>
            </w:pPr>
            <w:r w:rsidRPr="005258E5">
              <w:rPr>
                <w:u w:val="single"/>
              </w:rPr>
              <w:t>Kerncompetentie-</w:t>
            </w:r>
            <w:r w:rsidR="00664742">
              <w:rPr>
                <w:u w:val="single"/>
              </w:rPr>
              <w:t>2</w:t>
            </w:r>
            <w:r w:rsidRPr="005258E5">
              <w:rPr>
                <w:u w:val="single"/>
              </w:rPr>
              <w:t xml:space="preserve">: </w:t>
            </w:r>
            <w:r w:rsidR="003527B9" w:rsidRPr="003527B9">
              <w:rPr>
                <w:u w:val="single"/>
              </w:rPr>
              <w:t>Storingsopvolging</w:t>
            </w:r>
          </w:p>
          <w:p w14:paraId="0452218C" w14:textId="77777777" w:rsidR="005258E5" w:rsidRPr="005258E5" w:rsidRDefault="005258E5" w:rsidP="005258E5"/>
          <w:p w14:paraId="5DDDA663" w14:textId="77777777" w:rsidR="005258E5" w:rsidRPr="005258E5" w:rsidRDefault="005258E5" w:rsidP="005258E5">
            <w:pPr>
              <w:rPr>
                <w:u w:val="single"/>
              </w:rPr>
            </w:pPr>
            <w:r w:rsidRPr="005258E5">
              <w:rPr>
                <w:u w:val="single"/>
              </w:rPr>
              <w:t>Referentiecontract</w:t>
            </w:r>
          </w:p>
          <w:p w14:paraId="1B451C74" w14:textId="77777777" w:rsidR="005258E5" w:rsidRPr="005258E5" w:rsidRDefault="005258E5" w:rsidP="005258E5"/>
        </w:tc>
      </w:tr>
      <w:tr w:rsidR="005258E5" w:rsidRPr="005258E5" w14:paraId="2D7D7BCC" w14:textId="77777777" w:rsidTr="00483168">
        <w:tc>
          <w:tcPr>
            <w:tcW w:w="5949" w:type="dxa"/>
            <w:shd w:val="clear" w:color="auto" w:fill="EDEDED"/>
          </w:tcPr>
          <w:p w14:paraId="3F9216E6" w14:textId="77777777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>Naam opdrachtgever:</w:t>
            </w:r>
          </w:p>
        </w:tc>
        <w:tc>
          <w:tcPr>
            <w:tcW w:w="3111" w:type="dxa"/>
            <w:shd w:val="clear" w:color="auto" w:fill="EDEDED"/>
          </w:tcPr>
          <w:p w14:paraId="6285438E" w14:textId="77777777" w:rsidR="005258E5" w:rsidRPr="005258E5" w:rsidRDefault="005258E5" w:rsidP="005258E5"/>
        </w:tc>
      </w:tr>
      <w:tr w:rsidR="005258E5" w:rsidRPr="005258E5" w14:paraId="31F6D6DB" w14:textId="77777777" w:rsidTr="00483168">
        <w:tc>
          <w:tcPr>
            <w:tcW w:w="5949" w:type="dxa"/>
            <w:shd w:val="clear" w:color="auto" w:fill="EDEDED"/>
          </w:tcPr>
          <w:p w14:paraId="42031973" w14:textId="77777777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>Adres en plaats opdrachtgever:</w:t>
            </w:r>
          </w:p>
        </w:tc>
        <w:tc>
          <w:tcPr>
            <w:tcW w:w="3111" w:type="dxa"/>
            <w:shd w:val="clear" w:color="auto" w:fill="EDEDED"/>
          </w:tcPr>
          <w:p w14:paraId="0BF4308A" w14:textId="77777777" w:rsidR="005258E5" w:rsidRPr="005258E5" w:rsidRDefault="005258E5" w:rsidP="005258E5"/>
        </w:tc>
      </w:tr>
      <w:tr w:rsidR="005258E5" w:rsidRPr="005258E5" w14:paraId="1E3321D8" w14:textId="77777777" w:rsidTr="00483168">
        <w:tc>
          <w:tcPr>
            <w:tcW w:w="5949" w:type="dxa"/>
            <w:shd w:val="clear" w:color="auto" w:fill="EDEDED"/>
          </w:tcPr>
          <w:p w14:paraId="659D564A" w14:textId="77777777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>KvK-nummer opdrachtgever:</w:t>
            </w:r>
          </w:p>
        </w:tc>
        <w:tc>
          <w:tcPr>
            <w:tcW w:w="3111" w:type="dxa"/>
            <w:shd w:val="clear" w:color="auto" w:fill="EDEDED"/>
          </w:tcPr>
          <w:p w14:paraId="600440B4" w14:textId="77777777" w:rsidR="005258E5" w:rsidRPr="005258E5" w:rsidRDefault="005258E5" w:rsidP="005258E5"/>
        </w:tc>
      </w:tr>
      <w:tr w:rsidR="005258E5" w:rsidRPr="005258E5" w14:paraId="74F4CB4A" w14:textId="77777777" w:rsidTr="00483168">
        <w:tc>
          <w:tcPr>
            <w:tcW w:w="5949" w:type="dxa"/>
            <w:shd w:val="clear" w:color="auto" w:fill="EDEDED"/>
          </w:tcPr>
          <w:p w14:paraId="2AA616E3" w14:textId="77777777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>Algemeen telefoonnummer opdrachtgever:</w:t>
            </w:r>
          </w:p>
        </w:tc>
        <w:tc>
          <w:tcPr>
            <w:tcW w:w="3111" w:type="dxa"/>
            <w:shd w:val="clear" w:color="auto" w:fill="EDEDED"/>
          </w:tcPr>
          <w:p w14:paraId="40C8DDE1" w14:textId="77777777" w:rsidR="005258E5" w:rsidRPr="005258E5" w:rsidRDefault="005258E5" w:rsidP="005258E5"/>
        </w:tc>
      </w:tr>
      <w:tr w:rsidR="005258E5" w:rsidRPr="005258E5" w14:paraId="60EAF6F1" w14:textId="77777777" w:rsidTr="00483168">
        <w:tc>
          <w:tcPr>
            <w:tcW w:w="5949" w:type="dxa"/>
            <w:shd w:val="clear" w:color="auto" w:fill="EDEDED"/>
          </w:tcPr>
          <w:p w14:paraId="6E27CBD1" w14:textId="77777777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>Website opdrachtgever:</w:t>
            </w:r>
          </w:p>
        </w:tc>
        <w:tc>
          <w:tcPr>
            <w:tcW w:w="3111" w:type="dxa"/>
            <w:shd w:val="clear" w:color="auto" w:fill="EDEDED"/>
          </w:tcPr>
          <w:p w14:paraId="07C30D89" w14:textId="77777777" w:rsidR="005258E5" w:rsidRPr="005258E5" w:rsidRDefault="005258E5" w:rsidP="005258E5"/>
        </w:tc>
      </w:tr>
      <w:tr w:rsidR="005258E5" w:rsidRPr="005258E5" w14:paraId="043D8022" w14:textId="77777777" w:rsidTr="00483168">
        <w:tc>
          <w:tcPr>
            <w:tcW w:w="5949" w:type="dxa"/>
            <w:shd w:val="clear" w:color="auto" w:fill="EDEDED"/>
          </w:tcPr>
          <w:p w14:paraId="311061E7" w14:textId="77777777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>Naam en functie contactpersoon opdrachtgever:</w:t>
            </w:r>
          </w:p>
        </w:tc>
        <w:tc>
          <w:tcPr>
            <w:tcW w:w="3111" w:type="dxa"/>
            <w:shd w:val="clear" w:color="auto" w:fill="EDEDED"/>
          </w:tcPr>
          <w:p w14:paraId="5C88B967" w14:textId="77777777" w:rsidR="005258E5" w:rsidRPr="005258E5" w:rsidRDefault="005258E5" w:rsidP="005258E5"/>
        </w:tc>
      </w:tr>
      <w:tr w:rsidR="005258E5" w:rsidRPr="005258E5" w14:paraId="70DE17F5" w14:textId="77777777" w:rsidTr="00483168">
        <w:tc>
          <w:tcPr>
            <w:tcW w:w="5949" w:type="dxa"/>
            <w:shd w:val="clear" w:color="auto" w:fill="EDEDED"/>
          </w:tcPr>
          <w:p w14:paraId="4669586A" w14:textId="26F7E2C4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 xml:space="preserve">Het betreft een opdracht </w:t>
            </w:r>
            <w:r w:rsidRPr="005258E5">
              <w:rPr>
                <w:lang w:val="x-none"/>
              </w:rPr>
              <w:t>uit de laatste</w:t>
            </w:r>
            <w:r w:rsidRPr="005258E5">
              <w:t xml:space="preserve"> drie</w:t>
            </w:r>
            <w:r w:rsidRPr="005258E5">
              <w:rPr>
                <w:lang w:val="x-none"/>
              </w:rPr>
              <w:t xml:space="preserve"> jaar </w:t>
            </w:r>
            <w:r w:rsidRPr="005258E5">
              <w:t>(</w:t>
            </w:r>
            <w:r>
              <w:t>mei 2017</w:t>
            </w:r>
            <w:r w:rsidRPr="005258E5">
              <w:rPr>
                <w:lang w:val="x-none"/>
              </w:rPr>
              <w:t xml:space="preserve"> – </w:t>
            </w:r>
            <w:r w:rsidRPr="005258E5">
              <w:t>heden):</w:t>
            </w:r>
          </w:p>
        </w:tc>
        <w:tc>
          <w:tcPr>
            <w:tcW w:w="3111" w:type="dxa"/>
            <w:shd w:val="clear" w:color="auto" w:fill="EDEDED"/>
          </w:tcPr>
          <w:p w14:paraId="5271BFF6" w14:textId="77777777" w:rsidR="005258E5" w:rsidRPr="005258E5" w:rsidRDefault="005258E5" w:rsidP="005258E5"/>
        </w:tc>
      </w:tr>
      <w:tr w:rsidR="005258E5" w:rsidRPr="005258E5" w14:paraId="41BAC08D" w14:textId="77777777" w:rsidTr="00483168">
        <w:tc>
          <w:tcPr>
            <w:tcW w:w="5949" w:type="dxa"/>
            <w:shd w:val="clear" w:color="auto" w:fill="EDEDED"/>
          </w:tcPr>
          <w:p w14:paraId="1349F8CF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t>Ja</w:t>
            </w:r>
          </w:p>
        </w:tc>
        <w:tc>
          <w:tcPr>
            <w:tcW w:w="3111" w:type="dxa"/>
            <w:shd w:val="clear" w:color="auto" w:fill="EDEDED"/>
          </w:tcPr>
          <w:p w14:paraId="17DAD8C5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</w:p>
        </w:tc>
      </w:tr>
      <w:tr w:rsidR="005258E5" w:rsidRPr="005258E5" w14:paraId="13E922CA" w14:textId="77777777" w:rsidTr="00483168">
        <w:tc>
          <w:tcPr>
            <w:tcW w:w="5949" w:type="dxa"/>
            <w:shd w:val="clear" w:color="auto" w:fill="EDEDED"/>
          </w:tcPr>
          <w:p w14:paraId="3479C9E6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t>Nee</w:t>
            </w:r>
          </w:p>
        </w:tc>
        <w:tc>
          <w:tcPr>
            <w:tcW w:w="3111" w:type="dxa"/>
            <w:shd w:val="clear" w:color="auto" w:fill="EDEDED"/>
          </w:tcPr>
          <w:p w14:paraId="3F434CE1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</w:p>
        </w:tc>
      </w:tr>
      <w:tr w:rsidR="005258E5" w:rsidRPr="005258E5" w14:paraId="5512CB56" w14:textId="77777777" w:rsidTr="00483168">
        <w:tc>
          <w:tcPr>
            <w:tcW w:w="5949" w:type="dxa"/>
            <w:shd w:val="clear" w:color="auto" w:fill="EDEDED"/>
          </w:tcPr>
          <w:p w14:paraId="71E86B0F" w14:textId="02A9BA1F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>Het betreft een voltooide</w:t>
            </w:r>
            <w:r w:rsidRPr="005258E5">
              <w:rPr>
                <w:lang w:val="x-none"/>
              </w:rPr>
              <w:t xml:space="preserve"> </w:t>
            </w:r>
            <w:r w:rsidRPr="005258E5">
              <w:t xml:space="preserve">opdracht met een minimale looptijd van </w:t>
            </w:r>
            <w:r w:rsidR="001208DF">
              <w:t>twee</w:t>
            </w:r>
            <w:r w:rsidRPr="005258E5">
              <w:t xml:space="preserve"> jaar dan wel lopende opdracht waarvan de looptijd inmiddels minimaal </w:t>
            </w:r>
            <w:r w:rsidR="001208DF">
              <w:t>twee</w:t>
            </w:r>
            <w:r w:rsidRPr="005258E5">
              <w:t xml:space="preserve"> jaar is verstreken:</w:t>
            </w:r>
          </w:p>
        </w:tc>
        <w:tc>
          <w:tcPr>
            <w:tcW w:w="3111" w:type="dxa"/>
            <w:shd w:val="clear" w:color="auto" w:fill="EDEDED"/>
          </w:tcPr>
          <w:p w14:paraId="7C6009D1" w14:textId="77777777" w:rsidR="005258E5" w:rsidRPr="005258E5" w:rsidRDefault="005258E5" w:rsidP="005258E5"/>
          <w:p w14:paraId="0B65A25F" w14:textId="77777777" w:rsidR="005258E5" w:rsidRPr="005258E5" w:rsidRDefault="005258E5" w:rsidP="005258E5"/>
        </w:tc>
      </w:tr>
      <w:tr w:rsidR="005258E5" w:rsidRPr="005258E5" w14:paraId="6B69FAC6" w14:textId="77777777" w:rsidTr="00483168">
        <w:tc>
          <w:tcPr>
            <w:tcW w:w="5949" w:type="dxa"/>
            <w:shd w:val="clear" w:color="auto" w:fill="EDEDED"/>
          </w:tcPr>
          <w:p w14:paraId="4D0F7E41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t>Ja</w:t>
            </w:r>
          </w:p>
          <w:p w14:paraId="666B5F8C" w14:textId="77777777" w:rsidR="005258E5" w:rsidRPr="005258E5" w:rsidRDefault="005258E5" w:rsidP="006A5974">
            <w:pPr>
              <w:ind w:left="1418"/>
            </w:pPr>
            <w:r w:rsidRPr="005258E5">
              <w:t>Ingangsdatum:</w:t>
            </w:r>
          </w:p>
          <w:p w14:paraId="403D7931" w14:textId="77777777" w:rsidR="005258E5" w:rsidRPr="005258E5" w:rsidRDefault="005258E5" w:rsidP="006A5974">
            <w:pPr>
              <w:ind w:left="1418"/>
            </w:pPr>
            <w:r w:rsidRPr="005258E5">
              <w:t>Einddatum dan wel prognose einddatum:</w:t>
            </w:r>
          </w:p>
        </w:tc>
        <w:tc>
          <w:tcPr>
            <w:tcW w:w="3111" w:type="dxa"/>
            <w:shd w:val="clear" w:color="auto" w:fill="EDEDED"/>
          </w:tcPr>
          <w:p w14:paraId="115F25E5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  <w:r w:rsidRPr="005258E5">
              <w:t xml:space="preserve">  </w:t>
            </w:r>
          </w:p>
          <w:p w14:paraId="0A3D748C" w14:textId="77777777" w:rsidR="005258E5" w:rsidRPr="005258E5" w:rsidRDefault="005258E5" w:rsidP="005258E5">
            <w:r w:rsidRPr="005258E5">
              <w:t>&lt;</w:t>
            </w:r>
            <w:proofErr w:type="gramStart"/>
            <w:r w:rsidRPr="005258E5">
              <w:t>datum</w:t>
            </w:r>
            <w:proofErr w:type="gramEnd"/>
            <w:r w:rsidRPr="005258E5">
              <w:t>&gt;</w:t>
            </w:r>
          </w:p>
          <w:p w14:paraId="72ACD4BB" w14:textId="77777777" w:rsidR="005258E5" w:rsidRPr="005258E5" w:rsidRDefault="005258E5" w:rsidP="005258E5">
            <w:r w:rsidRPr="005258E5">
              <w:t>&lt;</w:t>
            </w:r>
            <w:proofErr w:type="gramStart"/>
            <w:r w:rsidRPr="005258E5">
              <w:t>datum</w:t>
            </w:r>
            <w:proofErr w:type="gramEnd"/>
            <w:r w:rsidRPr="005258E5">
              <w:t>&gt;</w:t>
            </w:r>
          </w:p>
        </w:tc>
      </w:tr>
      <w:tr w:rsidR="005258E5" w:rsidRPr="005258E5" w14:paraId="7E77405D" w14:textId="77777777" w:rsidTr="00483168">
        <w:tc>
          <w:tcPr>
            <w:tcW w:w="5949" w:type="dxa"/>
            <w:shd w:val="clear" w:color="auto" w:fill="EDEDED"/>
          </w:tcPr>
          <w:p w14:paraId="5BC66D0C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t>Nee</w:t>
            </w:r>
          </w:p>
        </w:tc>
        <w:tc>
          <w:tcPr>
            <w:tcW w:w="3111" w:type="dxa"/>
            <w:shd w:val="clear" w:color="auto" w:fill="EDEDED"/>
          </w:tcPr>
          <w:p w14:paraId="66524D95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</w:p>
        </w:tc>
      </w:tr>
      <w:tr w:rsidR="005258E5" w:rsidRPr="005258E5" w14:paraId="016BD30E" w14:textId="77777777" w:rsidTr="00483168">
        <w:tc>
          <w:tcPr>
            <w:tcW w:w="5949" w:type="dxa"/>
            <w:shd w:val="clear" w:color="auto" w:fill="EDEDED"/>
          </w:tcPr>
          <w:p w14:paraId="1878A409" w14:textId="77777777" w:rsid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>Het betreft een opdracht in de Utiliteitsbouwsector</w:t>
            </w:r>
          </w:p>
          <w:p w14:paraId="3FED3DED" w14:textId="6334B62C" w:rsidR="001208DF" w:rsidRPr="005258E5" w:rsidRDefault="001208DF" w:rsidP="001208DF">
            <w:pPr>
              <w:ind w:left="720"/>
            </w:pPr>
            <w:r>
              <w:t>(</w:t>
            </w:r>
            <w:proofErr w:type="spellStart"/>
            <w:r>
              <w:t>Subsectoren</w:t>
            </w:r>
            <w:proofErr w:type="spellEnd"/>
            <w:r>
              <w:t>: kantoorruimten, onderwijshuisvesting o.g.  N.B. bedrijfshallen e.d. voldoen uitdrukkelijk niet aan deze definitie</w:t>
            </w:r>
            <w:proofErr w:type="gramStart"/>
            <w:r>
              <w:t>) :</w:t>
            </w:r>
            <w:proofErr w:type="gramEnd"/>
          </w:p>
        </w:tc>
        <w:tc>
          <w:tcPr>
            <w:tcW w:w="3111" w:type="dxa"/>
            <w:shd w:val="clear" w:color="auto" w:fill="EDEDED"/>
          </w:tcPr>
          <w:p w14:paraId="0B6D769B" w14:textId="77777777" w:rsidR="005258E5" w:rsidRPr="005258E5" w:rsidRDefault="005258E5" w:rsidP="005258E5"/>
        </w:tc>
      </w:tr>
      <w:tr w:rsidR="005258E5" w:rsidRPr="005258E5" w14:paraId="71668229" w14:textId="77777777" w:rsidTr="00483168">
        <w:tc>
          <w:tcPr>
            <w:tcW w:w="5949" w:type="dxa"/>
            <w:shd w:val="clear" w:color="auto" w:fill="EDEDED"/>
          </w:tcPr>
          <w:p w14:paraId="208C8326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t>Ja</w:t>
            </w:r>
          </w:p>
          <w:p w14:paraId="49901216" w14:textId="77777777" w:rsidR="005258E5" w:rsidRPr="005258E5" w:rsidRDefault="005258E5" w:rsidP="006A5974">
            <w:pPr>
              <w:ind w:left="1418"/>
            </w:pPr>
            <w:r w:rsidRPr="005258E5">
              <w:t>Gebruiksfunctie van het object/gebouw:</w:t>
            </w:r>
          </w:p>
        </w:tc>
        <w:tc>
          <w:tcPr>
            <w:tcW w:w="3111" w:type="dxa"/>
            <w:shd w:val="clear" w:color="auto" w:fill="EDEDED"/>
          </w:tcPr>
          <w:p w14:paraId="3712ADB2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  <w:r w:rsidRPr="005258E5">
              <w:t xml:space="preserve">  </w:t>
            </w:r>
          </w:p>
          <w:p w14:paraId="629E63C6" w14:textId="77777777" w:rsidR="005258E5" w:rsidRPr="005258E5" w:rsidRDefault="005258E5" w:rsidP="005258E5">
            <w:r w:rsidRPr="005258E5">
              <w:t>&lt;</w:t>
            </w:r>
            <w:proofErr w:type="gramStart"/>
            <w:r w:rsidRPr="005258E5">
              <w:t>gebruiksfunctie</w:t>
            </w:r>
            <w:proofErr w:type="gramEnd"/>
            <w:r w:rsidRPr="005258E5">
              <w:t>&gt;</w:t>
            </w:r>
          </w:p>
        </w:tc>
      </w:tr>
      <w:tr w:rsidR="005258E5" w:rsidRPr="005258E5" w14:paraId="1E82E1CA" w14:textId="77777777" w:rsidTr="00483168">
        <w:tc>
          <w:tcPr>
            <w:tcW w:w="5949" w:type="dxa"/>
            <w:shd w:val="clear" w:color="auto" w:fill="EDEDED"/>
          </w:tcPr>
          <w:p w14:paraId="049C59EE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t>Nee</w:t>
            </w:r>
          </w:p>
        </w:tc>
        <w:tc>
          <w:tcPr>
            <w:tcW w:w="3111" w:type="dxa"/>
            <w:shd w:val="clear" w:color="auto" w:fill="EDEDED"/>
          </w:tcPr>
          <w:p w14:paraId="7D32BCD3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</w:p>
        </w:tc>
      </w:tr>
      <w:tr w:rsidR="005258E5" w:rsidRPr="005258E5" w14:paraId="5A32D51F" w14:textId="77777777" w:rsidTr="00483168">
        <w:tc>
          <w:tcPr>
            <w:tcW w:w="5949" w:type="dxa"/>
            <w:shd w:val="clear" w:color="auto" w:fill="EDEDED"/>
          </w:tcPr>
          <w:p w14:paraId="1E1CD508" w14:textId="361A64F0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 xml:space="preserve">Het betreft een opdracht </w:t>
            </w:r>
            <w:proofErr w:type="gramStart"/>
            <w:r w:rsidRPr="005258E5">
              <w:t>inzake</w:t>
            </w:r>
            <w:proofErr w:type="gramEnd"/>
            <w:r w:rsidRPr="005258E5">
              <w:t xml:space="preserve"> </w:t>
            </w:r>
            <w:r w:rsidR="007E44D0">
              <w:t xml:space="preserve">storingsopvolging- of een opdracht waar storingsopvolging </w:t>
            </w:r>
            <w:r w:rsidR="006A7683">
              <w:t>een onderdeel van is</w:t>
            </w:r>
          </w:p>
        </w:tc>
        <w:tc>
          <w:tcPr>
            <w:tcW w:w="3111" w:type="dxa"/>
            <w:shd w:val="clear" w:color="auto" w:fill="EDEDED"/>
          </w:tcPr>
          <w:p w14:paraId="532554CB" w14:textId="77777777" w:rsidR="005258E5" w:rsidRPr="005258E5" w:rsidRDefault="005258E5" w:rsidP="005258E5"/>
        </w:tc>
      </w:tr>
      <w:tr w:rsidR="005258E5" w:rsidRPr="005258E5" w14:paraId="71329AD4" w14:textId="77777777" w:rsidTr="00483168">
        <w:tc>
          <w:tcPr>
            <w:tcW w:w="5949" w:type="dxa"/>
            <w:shd w:val="clear" w:color="auto" w:fill="EDEDED"/>
          </w:tcPr>
          <w:p w14:paraId="6B26FD3F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t>Ja</w:t>
            </w:r>
          </w:p>
        </w:tc>
        <w:tc>
          <w:tcPr>
            <w:tcW w:w="3111" w:type="dxa"/>
            <w:shd w:val="clear" w:color="auto" w:fill="EDEDED"/>
          </w:tcPr>
          <w:p w14:paraId="51CE44CF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</w:p>
        </w:tc>
      </w:tr>
      <w:tr w:rsidR="005258E5" w:rsidRPr="005258E5" w14:paraId="0F4E3FA1" w14:textId="77777777" w:rsidTr="00483168">
        <w:tc>
          <w:tcPr>
            <w:tcW w:w="5949" w:type="dxa"/>
            <w:shd w:val="clear" w:color="auto" w:fill="EDEDED"/>
          </w:tcPr>
          <w:p w14:paraId="3D6AAADB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t>Nee</w:t>
            </w:r>
          </w:p>
        </w:tc>
        <w:tc>
          <w:tcPr>
            <w:tcW w:w="3111" w:type="dxa"/>
            <w:shd w:val="clear" w:color="auto" w:fill="EDEDED"/>
          </w:tcPr>
          <w:p w14:paraId="40296681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</w:p>
        </w:tc>
      </w:tr>
      <w:tr w:rsidR="005258E5" w:rsidRPr="005258E5" w14:paraId="3B1D4306" w14:textId="77777777" w:rsidTr="00483168">
        <w:tc>
          <w:tcPr>
            <w:tcW w:w="5949" w:type="dxa"/>
            <w:shd w:val="clear" w:color="auto" w:fill="EDEDED"/>
          </w:tcPr>
          <w:p w14:paraId="47EBB205" w14:textId="77777777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 xml:space="preserve">Het betreft een opdracht </w:t>
            </w:r>
            <w:proofErr w:type="gramStart"/>
            <w:r w:rsidRPr="005258E5">
              <w:t>inzake</w:t>
            </w:r>
            <w:proofErr w:type="gramEnd"/>
            <w:r w:rsidRPr="005258E5">
              <w:t xml:space="preserve"> de </w:t>
            </w:r>
            <w:proofErr w:type="spellStart"/>
            <w:r w:rsidRPr="005258E5">
              <w:t>gebouwgebonden</w:t>
            </w:r>
            <w:proofErr w:type="spellEnd"/>
            <w:r w:rsidRPr="005258E5">
              <w:t xml:space="preserve"> elektrotechnische en werktuigbouwkundige installaties:</w:t>
            </w:r>
          </w:p>
        </w:tc>
        <w:tc>
          <w:tcPr>
            <w:tcW w:w="3111" w:type="dxa"/>
            <w:shd w:val="clear" w:color="auto" w:fill="EDEDED"/>
          </w:tcPr>
          <w:p w14:paraId="38193BF0" w14:textId="77777777" w:rsidR="005258E5" w:rsidRPr="005258E5" w:rsidRDefault="005258E5" w:rsidP="005258E5"/>
        </w:tc>
      </w:tr>
      <w:tr w:rsidR="005258E5" w:rsidRPr="005258E5" w14:paraId="75767BEB" w14:textId="77777777" w:rsidTr="00483168">
        <w:tc>
          <w:tcPr>
            <w:tcW w:w="5949" w:type="dxa"/>
            <w:shd w:val="clear" w:color="auto" w:fill="EDEDED"/>
          </w:tcPr>
          <w:p w14:paraId="6CA1190A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t>Ja</w:t>
            </w:r>
          </w:p>
        </w:tc>
        <w:tc>
          <w:tcPr>
            <w:tcW w:w="3111" w:type="dxa"/>
            <w:shd w:val="clear" w:color="auto" w:fill="EDEDED"/>
          </w:tcPr>
          <w:p w14:paraId="7B4A88FE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</w:p>
        </w:tc>
      </w:tr>
      <w:tr w:rsidR="005258E5" w:rsidRPr="005258E5" w14:paraId="3A2A9912" w14:textId="77777777" w:rsidTr="00483168">
        <w:tc>
          <w:tcPr>
            <w:tcW w:w="5949" w:type="dxa"/>
            <w:shd w:val="clear" w:color="auto" w:fill="EDEDED"/>
          </w:tcPr>
          <w:p w14:paraId="5D7CEC1E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lastRenderedPageBreak/>
              <w:t>Nee</w:t>
            </w:r>
          </w:p>
        </w:tc>
        <w:tc>
          <w:tcPr>
            <w:tcW w:w="3111" w:type="dxa"/>
            <w:shd w:val="clear" w:color="auto" w:fill="EDEDED"/>
          </w:tcPr>
          <w:p w14:paraId="1C7B1D95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</w:p>
        </w:tc>
      </w:tr>
      <w:tr w:rsidR="005258E5" w:rsidRPr="005258E5" w14:paraId="226B8D8B" w14:textId="77777777" w:rsidTr="00483168">
        <w:tc>
          <w:tcPr>
            <w:tcW w:w="5949" w:type="dxa"/>
            <w:shd w:val="clear" w:color="auto" w:fill="EDEDED"/>
          </w:tcPr>
          <w:p w14:paraId="0F3F2D5F" w14:textId="77777777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 xml:space="preserve">Het betreft een opdracht </w:t>
            </w:r>
            <w:proofErr w:type="gramStart"/>
            <w:r w:rsidRPr="005258E5">
              <w:t>inzake</w:t>
            </w:r>
            <w:proofErr w:type="gramEnd"/>
            <w:r w:rsidRPr="005258E5">
              <w:t xml:space="preserve"> een object met een minimale omvang van 10.000 m</w:t>
            </w:r>
            <w:r w:rsidRPr="005258E5">
              <w:rPr>
                <w:vertAlign w:val="superscript"/>
              </w:rPr>
              <w:t>2</w:t>
            </w:r>
            <w:r w:rsidRPr="005258E5">
              <w:t xml:space="preserve"> BVO:</w:t>
            </w:r>
          </w:p>
        </w:tc>
        <w:tc>
          <w:tcPr>
            <w:tcW w:w="3111" w:type="dxa"/>
            <w:shd w:val="clear" w:color="auto" w:fill="EDEDED"/>
          </w:tcPr>
          <w:p w14:paraId="05BC4339" w14:textId="77777777" w:rsidR="005258E5" w:rsidRPr="005258E5" w:rsidRDefault="005258E5" w:rsidP="005258E5"/>
        </w:tc>
      </w:tr>
      <w:tr w:rsidR="005258E5" w:rsidRPr="005258E5" w14:paraId="38B6ED0F" w14:textId="77777777" w:rsidTr="00483168">
        <w:tc>
          <w:tcPr>
            <w:tcW w:w="5949" w:type="dxa"/>
            <w:shd w:val="clear" w:color="auto" w:fill="EDEDED"/>
          </w:tcPr>
          <w:p w14:paraId="1321CAF1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t>Ja</w:t>
            </w:r>
          </w:p>
          <w:p w14:paraId="127330EE" w14:textId="77777777" w:rsidR="005258E5" w:rsidRPr="005258E5" w:rsidRDefault="005258E5" w:rsidP="00D736C4">
            <w:pPr>
              <w:ind w:left="1418"/>
            </w:pPr>
            <w:r w:rsidRPr="005258E5">
              <w:t>Omvang aantal m</w:t>
            </w:r>
            <w:r w:rsidRPr="005258E5">
              <w:rPr>
                <w:vertAlign w:val="superscript"/>
              </w:rPr>
              <w:t xml:space="preserve">2 </w:t>
            </w:r>
            <w:r w:rsidRPr="005258E5">
              <w:t>BVO</w:t>
            </w:r>
          </w:p>
        </w:tc>
        <w:tc>
          <w:tcPr>
            <w:tcW w:w="3111" w:type="dxa"/>
            <w:shd w:val="clear" w:color="auto" w:fill="EDEDED"/>
          </w:tcPr>
          <w:p w14:paraId="6828E8D5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</w:p>
          <w:p w14:paraId="0479336F" w14:textId="77777777" w:rsidR="005258E5" w:rsidRPr="005258E5" w:rsidRDefault="005258E5" w:rsidP="005258E5">
            <w:r w:rsidRPr="005258E5">
              <w:t>&lt;</w:t>
            </w:r>
            <w:proofErr w:type="gramStart"/>
            <w:r w:rsidRPr="005258E5">
              <w:t>aantal</w:t>
            </w:r>
            <w:proofErr w:type="gramEnd"/>
            <w:r w:rsidRPr="005258E5">
              <w:t xml:space="preserve"> m</w:t>
            </w:r>
            <w:r w:rsidRPr="005258E5">
              <w:rPr>
                <w:vertAlign w:val="superscript"/>
              </w:rPr>
              <w:t>2</w:t>
            </w:r>
            <w:r w:rsidRPr="005258E5">
              <w:t xml:space="preserve"> BVO&gt;</w:t>
            </w:r>
          </w:p>
        </w:tc>
      </w:tr>
      <w:tr w:rsidR="005258E5" w:rsidRPr="005258E5" w14:paraId="32E6AF9B" w14:textId="77777777" w:rsidTr="00483168">
        <w:tc>
          <w:tcPr>
            <w:tcW w:w="5949" w:type="dxa"/>
            <w:shd w:val="clear" w:color="auto" w:fill="EDEDED"/>
          </w:tcPr>
          <w:p w14:paraId="5CB13A14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t>Nee</w:t>
            </w:r>
          </w:p>
        </w:tc>
        <w:tc>
          <w:tcPr>
            <w:tcW w:w="3111" w:type="dxa"/>
            <w:shd w:val="clear" w:color="auto" w:fill="EDEDED"/>
          </w:tcPr>
          <w:p w14:paraId="160E051C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</w:p>
        </w:tc>
      </w:tr>
      <w:tr w:rsidR="00AE3BDE" w:rsidRPr="005258E5" w14:paraId="5E9FFFC3" w14:textId="77777777" w:rsidTr="00483168">
        <w:tc>
          <w:tcPr>
            <w:tcW w:w="5949" w:type="dxa"/>
            <w:shd w:val="clear" w:color="auto" w:fill="EDEDED"/>
          </w:tcPr>
          <w:p w14:paraId="5F0313DE" w14:textId="18417A3D" w:rsidR="00AE3BDE" w:rsidRPr="005258E5" w:rsidRDefault="00A935CD" w:rsidP="00AE3BDE">
            <w:pPr>
              <w:numPr>
                <w:ilvl w:val="0"/>
                <w:numId w:val="48"/>
              </w:numPr>
            </w:pPr>
            <w:r>
              <w:t xml:space="preserve">Het betreft een opdracht waarbij (in geval van een calamiteit) </w:t>
            </w:r>
            <w:r w:rsidR="00074A95">
              <w:t xml:space="preserve">gesteld is dat binnen één uur na melding </w:t>
            </w:r>
            <w:proofErr w:type="gramStart"/>
            <w:r w:rsidR="00074A95">
              <w:t>wordt  gestart</w:t>
            </w:r>
            <w:proofErr w:type="gramEnd"/>
            <w:r w:rsidR="00074A95">
              <w:t xml:space="preserve"> met de herstelwerkzaamheden</w:t>
            </w:r>
          </w:p>
        </w:tc>
        <w:tc>
          <w:tcPr>
            <w:tcW w:w="3111" w:type="dxa"/>
            <w:shd w:val="clear" w:color="auto" w:fill="EDEDED"/>
          </w:tcPr>
          <w:p w14:paraId="141E0484" w14:textId="77777777" w:rsidR="00AE3BDE" w:rsidRPr="005258E5" w:rsidRDefault="00AE3BDE" w:rsidP="00620B88">
            <w:pPr>
              <w:ind w:left="360"/>
            </w:pPr>
          </w:p>
        </w:tc>
      </w:tr>
      <w:tr w:rsidR="00074A95" w:rsidRPr="005258E5" w14:paraId="3D1A5F85" w14:textId="77777777" w:rsidTr="00483168">
        <w:tc>
          <w:tcPr>
            <w:tcW w:w="5949" w:type="dxa"/>
            <w:shd w:val="clear" w:color="auto" w:fill="EDEDED"/>
          </w:tcPr>
          <w:p w14:paraId="710124F3" w14:textId="28E2F912" w:rsidR="00074A95" w:rsidRPr="005258E5" w:rsidRDefault="00074A95" w:rsidP="00074A95">
            <w:pPr>
              <w:numPr>
                <w:ilvl w:val="1"/>
                <w:numId w:val="50"/>
              </w:numPr>
            </w:pPr>
            <w:r w:rsidRPr="005258E5">
              <w:t>Ja</w:t>
            </w:r>
          </w:p>
        </w:tc>
        <w:tc>
          <w:tcPr>
            <w:tcW w:w="3111" w:type="dxa"/>
            <w:shd w:val="clear" w:color="auto" w:fill="EDEDED"/>
          </w:tcPr>
          <w:p w14:paraId="53F36FF1" w14:textId="77777777" w:rsidR="00074A95" w:rsidRPr="005258E5" w:rsidRDefault="00074A95" w:rsidP="00074A95">
            <w:pPr>
              <w:numPr>
                <w:ilvl w:val="0"/>
                <w:numId w:val="49"/>
              </w:numPr>
            </w:pPr>
          </w:p>
        </w:tc>
      </w:tr>
      <w:tr w:rsidR="00074A95" w:rsidRPr="005258E5" w14:paraId="71F1F732" w14:textId="77777777" w:rsidTr="00483168">
        <w:tc>
          <w:tcPr>
            <w:tcW w:w="5949" w:type="dxa"/>
            <w:shd w:val="clear" w:color="auto" w:fill="EDEDED"/>
          </w:tcPr>
          <w:p w14:paraId="344B28BC" w14:textId="2679E7FB" w:rsidR="00074A95" w:rsidRPr="005258E5" w:rsidRDefault="00074A95" w:rsidP="00074A95">
            <w:pPr>
              <w:numPr>
                <w:ilvl w:val="1"/>
                <w:numId w:val="50"/>
              </w:numPr>
            </w:pPr>
            <w:r w:rsidRPr="005258E5">
              <w:t>Nee</w:t>
            </w:r>
          </w:p>
        </w:tc>
        <w:tc>
          <w:tcPr>
            <w:tcW w:w="3111" w:type="dxa"/>
            <w:shd w:val="clear" w:color="auto" w:fill="EDEDED"/>
          </w:tcPr>
          <w:p w14:paraId="42668465" w14:textId="77777777" w:rsidR="00074A95" w:rsidRPr="005258E5" w:rsidRDefault="00074A95" w:rsidP="00074A95">
            <w:pPr>
              <w:numPr>
                <w:ilvl w:val="0"/>
                <w:numId w:val="49"/>
              </w:numPr>
            </w:pPr>
          </w:p>
        </w:tc>
      </w:tr>
      <w:tr w:rsidR="00074A95" w:rsidRPr="005258E5" w14:paraId="302D09C9" w14:textId="77777777" w:rsidTr="00483168">
        <w:tc>
          <w:tcPr>
            <w:tcW w:w="5949" w:type="dxa"/>
            <w:shd w:val="clear" w:color="auto" w:fill="EDEDED"/>
          </w:tcPr>
          <w:p w14:paraId="56EB9C22" w14:textId="77777777" w:rsidR="00074A95" w:rsidRPr="005258E5" w:rsidRDefault="00074A95" w:rsidP="00074A95">
            <w:pPr>
              <w:numPr>
                <w:ilvl w:val="0"/>
                <w:numId w:val="48"/>
              </w:numPr>
            </w:pPr>
            <w:r w:rsidRPr="005258E5">
              <w:t xml:space="preserve">De opdracht is aantoonbaar </w:t>
            </w:r>
            <w:r w:rsidRPr="005258E5">
              <w:rPr>
                <w:lang w:val="x-none"/>
              </w:rPr>
              <w:t xml:space="preserve">overeenkomstig de gestelde eisen, tijdig, op een vakkundige en regelmatige wijze en tot volle tevredenheid van de opdrachtgever </w:t>
            </w:r>
            <w:r w:rsidRPr="005258E5">
              <w:t>voltooid dan wel nog onderhanden:</w:t>
            </w:r>
          </w:p>
        </w:tc>
        <w:tc>
          <w:tcPr>
            <w:tcW w:w="3111" w:type="dxa"/>
            <w:shd w:val="clear" w:color="auto" w:fill="EDEDED"/>
          </w:tcPr>
          <w:p w14:paraId="27D1A17D" w14:textId="77777777" w:rsidR="00074A95" w:rsidRPr="005258E5" w:rsidRDefault="00074A95" w:rsidP="00074A95"/>
        </w:tc>
      </w:tr>
      <w:tr w:rsidR="00074A95" w:rsidRPr="005258E5" w14:paraId="42D951D4" w14:textId="77777777" w:rsidTr="00483168">
        <w:tc>
          <w:tcPr>
            <w:tcW w:w="5949" w:type="dxa"/>
            <w:shd w:val="clear" w:color="auto" w:fill="EDEDED"/>
          </w:tcPr>
          <w:p w14:paraId="4ADD2189" w14:textId="77777777" w:rsidR="00074A95" w:rsidRPr="005258E5" w:rsidRDefault="00074A95" w:rsidP="00074A95">
            <w:pPr>
              <w:numPr>
                <w:ilvl w:val="1"/>
                <w:numId w:val="50"/>
              </w:numPr>
            </w:pPr>
            <w:r w:rsidRPr="005258E5">
              <w:t>Ja</w:t>
            </w:r>
          </w:p>
          <w:p w14:paraId="205C637B" w14:textId="77777777" w:rsidR="00074A95" w:rsidRPr="005258E5" w:rsidRDefault="00074A95" w:rsidP="00074A95">
            <w:pPr>
              <w:ind w:left="1418"/>
            </w:pPr>
            <w:r w:rsidRPr="005258E5">
              <w:t>De ‘tevredenheidsverklaring’ dan wel tevredenheidsverklaring ‘tot nu toe’ dient separaat te worden toegevoegd.</w:t>
            </w:r>
          </w:p>
        </w:tc>
        <w:tc>
          <w:tcPr>
            <w:tcW w:w="3111" w:type="dxa"/>
            <w:shd w:val="clear" w:color="auto" w:fill="EDEDED"/>
          </w:tcPr>
          <w:p w14:paraId="13612FF1" w14:textId="77777777" w:rsidR="00074A95" w:rsidRPr="005258E5" w:rsidRDefault="00074A95" w:rsidP="00074A95">
            <w:pPr>
              <w:numPr>
                <w:ilvl w:val="0"/>
                <w:numId w:val="49"/>
              </w:numPr>
            </w:pPr>
            <w:r w:rsidRPr="005258E5">
              <w:t xml:space="preserve">  </w:t>
            </w:r>
          </w:p>
          <w:p w14:paraId="1278E441" w14:textId="77777777" w:rsidR="00074A95" w:rsidRPr="005258E5" w:rsidRDefault="00074A95" w:rsidP="00074A95">
            <w:r w:rsidRPr="005258E5">
              <w:t>De tevredenheidsverklaring is separaat toegevoegd.</w:t>
            </w:r>
          </w:p>
        </w:tc>
      </w:tr>
      <w:tr w:rsidR="00074A95" w:rsidRPr="005258E5" w14:paraId="1907CF86" w14:textId="77777777" w:rsidTr="00483168">
        <w:tc>
          <w:tcPr>
            <w:tcW w:w="5949" w:type="dxa"/>
            <w:shd w:val="clear" w:color="auto" w:fill="EDEDED"/>
          </w:tcPr>
          <w:p w14:paraId="2624FF0B" w14:textId="77777777" w:rsidR="00074A95" w:rsidRPr="005258E5" w:rsidRDefault="00074A95" w:rsidP="00074A95">
            <w:pPr>
              <w:numPr>
                <w:ilvl w:val="1"/>
                <w:numId w:val="50"/>
              </w:numPr>
            </w:pPr>
            <w:r w:rsidRPr="005258E5">
              <w:t>Nee</w:t>
            </w:r>
          </w:p>
        </w:tc>
        <w:tc>
          <w:tcPr>
            <w:tcW w:w="3111" w:type="dxa"/>
            <w:shd w:val="clear" w:color="auto" w:fill="EDEDED"/>
          </w:tcPr>
          <w:p w14:paraId="74591858" w14:textId="77777777" w:rsidR="00074A95" w:rsidRPr="005258E5" w:rsidRDefault="00074A95" w:rsidP="00074A95">
            <w:pPr>
              <w:numPr>
                <w:ilvl w:val="0"/>
                <w:numId w:val="49"/>
              </w:numPr>
            </w:pPr>
          </w:p>
        </w:tc>
      </w:tr>
      <w:tr w:rsidR="00074A95" w:rsidRPr="005258E5" w14:paraId="0C74E589" w14:textId="77777777" w:rsidTr="00483168">
        <w:tc>
          <w:tcPr>
            <w:tcW w:w="5949" w:type="dxa"/>
            <w:shd w:val="clear" w:color="auto" w:fill="EDEDED"/>
          </w:tcPr>
          <w:p w14:paraId="5BB0FC5A" w14:textId="77777777" w:rsidR="00074A95" w:rsidRPr="005258E5" w:rsidRDefault="00074A95" w:rsidP="00074A95">
            <w:pPr>
              <w:numPr>
                <w:ilvl w:val="0"/>
                <w:numId w:val="48"/>
              </w:numPr>
            </w:pPr>
            <w:r w:rsidRPr="005258E5">
              <w:t>Opdrachtomschrijving (ter informatie/ beeldvorming):</w:t>
            </w:r>
          </w:p>
        </w:tc>
        <w:tc>
          <w:tcPr>
            <w:tcW w:w="3111" w:type="dxa"/>
            <w:shd w:val="clear" w:color="auto" w:fill="EDEDED"/>
          </w:tcPr>
          <w:p w14:paraId="2FCDFD23" w14:textId="77777777" w:rsidR="00074A95" w:rsidRPr="005258E5" w:rsidRDefault="00074A95" w:rsidP="00074A95">
            <w:r w:rsidRPr="005258E5">
              <w:t>Een toelichting op de opdracht en de door Gegadigde zelf uitgevoerde werkzaamheden (aard, omvang, locatie etc.) in de vorm van een bondige tekstuele toelichting voorzien van beeldmateriaal/foto’s is separaat toegevoegd (bijvoorbeeld in de vorm van een leaflet).</w:t>
            </w:r>
          </w:p>
        </w:tc>
      </w:tr>
    </w:tbl>
    <w:p w14:paraId="7DD308B7" w14:textId="77777777" w:rsidR="005258E5" w:rsidRPr="009F7BEB" w:rsidRDefault="005258E5" w:rsidP="00D02AF8"/>
    <w:sectPr w:rsidR="005258E5" w:rsidRPr="009F7BEB" w:rsidSect="0057667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871" w:left="1418" w:header="709" w:footer="14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E021CF" w14:textId="77777777" w:rsidR="00F553AB" w:rsidRDefault="00F553AB">
      <w:r>
        <w:separator/>
      </w:r>
    </w:p>
  </w:endnote>
  <w:endnote w:type="continuationSeparator" w:id="0">
    <w:p w14:paraId="38982989" w14:textId="77777777" w:rsidR="00F553AB" w:rsidRDefault="00F55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67CD10" w14:textId="77777777" w:rsidR="006A1C8D" w:rsidRDefault="0064487F">
    <w:pPr>
      <w:pStyle w:val="Voet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7192CFB" wp14:editId="4BDF7558">
          <wp:simplePos x="0" y="0"/>
          <wp:positionH relativeFrom="page">
            <wp:posOffset>545465</wp:posOffset>
          </wp:positionH>
          <wp:positionV relativeFrom="page">
            <wp:posOffset>9759950</wp:posOffset>
          </wp:positionV>
          <wp:extent cx="2073910" cy="389255"/>
          <wp:effectExtent l="0" t="0" r="2540" b="0"/>
          <wp:wrapNone/>
          <wp:docPr id="40" name="Afbeelding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BWE_Logo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73910" cy="389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04B94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6A59AD7" wp14:editId="2A321D32">
              <wp:simplePos x="0" y="0"/>
              <wp:positionH relativeFrom="page">
                <wp:posOffset>5941060</wp:posOffset>
              </wp:positionH>
              <wp:positionV relativeFrom="page">
                <wp:posOffset>9973310</wp:posOffset>
              </wp:positionV>
              <wp:extent cx="1080135" cy="360045"/>
              <wp:effectExtent l="0" t="635" r="0" b="1270"/>
              <wp:wrapNone/>
              <wp:docPr id="5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13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B18740" w14:textId="77777777" w:rsidR="006A1C8D" w:rsidRPr="00576676" w:rsidRDefault="006A1C8D" w:rsidP="00576676">
                          <w:pPr>
                            <w:pStyle w:val="Voettekst"/>
                            <w:tabs>
                              <w:tab w:val="right" w:pos="1134"/>
                              <w:tab w:val="right" w:pos="1701"/>
                            </w:tabs>
                            <w:jc w:val="right"/>
                            <w:rPr>
                              <w:rStyle w:val="Paginanummer"/>
                              <w:sz w:val="16"/>
                              <w:szCs w:val="16"/>
                            </w:rPr>
                          </w:pPr>
                          <w:r>
                            <w:tab/>
                          </w:r>
                          <w:bookmarkStart w:id="7" w:name="Documentnummer2"/>
                          <w:bookmarkEnd w:id="7"/>
                          <w:r w:rsidR="000C11F5" w:rsidRPr="00576676">
                            <w:rPr>
                              <w:rStyle w:val="Paginanummer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576676">
                            <w:rPr>
                              <w:rStyle w:val="Paginanummer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 w:rsidR="000C11F5" w:rsidRPr="00576676">
                            <w:rPr>
                              <w:rStyle w:val="Paginanummer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1846D3">
                            <w:rPr>
                              <w:rStyle w:val="Paginanummer"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="000C11F5" w:rsidRPr="00576676">
                            <w:rPr>
                              <w:rStyle w:val="Paginanummer"/>
                              <w:sz w:val="16"/>
                              <w:szCs w:val="16"/>
                            </w:rPr>
                            <w:fldChar w:fldCharType="end"/>
                          </w:r>
                          <w:r w:rsidRPr="00576676">
                            <w:rPr>
                              <w:rStyle w:val="Paginanummer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0C11F5" w:rsidRPr="00576676">
                            <w:rPr>
                              <w:rStyle w:val="Paginanummer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576676">
                            <w:rPr>
                              <w:rStyle w:val="Paginanummer"/>
                              <w:sz w:val="16"/>
                              <w:szCs w:val="16"/>
                            </w:rPr>
                            <w:instrText xml:space="preserve"> NUMPAGES </w:instrText>
                          </w:r>
                          <w:r w:rsidR="000C11F5" w:rsidRPr="00576676">
                            <w:rPr>
                              <w:rStyle w:val="Paginanummer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1846D3">
                            <w:rPr>
                              <w:rStyle w:val="Paginanummer"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="000C11F5" w:rsidRPr="00576676">
                            <w:rPr>
                              <w:rStyle w:val="Paginanummer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6D9E5B7E" w14:textId="77777777" w:rsidR="00576676" w:rsidRDefault="00576676" w:rsidP="00576676">
                          <w:pPr>
                            <w:pStyle w:val="Voettekst"/>
                            <w:tabs>
                              <w:tab w:val="right" w:pos="1134"/>
                              <w:tab w:val="right" w:pos="1701"/>
                            </w:tabs>
                            <w:jc w:val="right"/>
                            <w:rPr>
                              <w:rStyle w:val="Paginanummer"/>
                              <w:sz w:val="15"/>
                            </w:rPr>
                          </w:pPr>
                        </w:p>
                        <w:p w14:paraId="6F28E848" w14:textId="77777777" w:rsidR="00576676" w:rsidRPr="00576676" w:rsidRDefault="00576676" w:rsidP="00576676">
                          <w:pPr>
                            <w:pStyle w:val="Voettekst"/>
                            <w:tabs>
                              <w:tab w:val="right" w:pos="1134"/>
                              <w:tab w:val="right" w:pos="1701"/>
                            </w:tabs>
                            <w:jc w:val="right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F0-xx-x/x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A59AD7"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27" type="#_x0000_t202" style="position:absolute;left:0;text-align:left;margin-left:467.8pt;margin-top:785.3pt;width:85.05pt;height:28.3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" o:allowincell="f" filled="f" stroked="f">
              <v:textbox inset="0,0,0,0">
                <w:txbxContent>
                  <w:p w14:paraId="18B18740" w14:textId="77777777" w:rsidR="006A1C8D" w:rsidRPr="00576676" w:rsidRDefault="006A1C8D" w:rsidP="00576676">
                    <w:pPr>
                      <w:pStyle w:val="Voettekst"/>
                      <w:tabs>
                        <w:tab w:val="right" w:pos="1134"/>
                        <w:tab w:val="right" w:pos="1701"/>
                      </w:tabs>
                      <w:jc w:val="right"/>
                      <w:rPr>
                        <w:rStyle w:val="Paginanummer"/>
                        <w:sz w:val="16"/>
                        <w:szCs w:val="16"/>
                      </w:rPr>
                    </w:pPr>
                    <w:r>
                      <w:tab/>
                    </w:r>
                    <w:bookmarkStart w:id="8" w:name="Documentnummer2"/>
                    <w:bookmarkEnd w:id="8"/>
                    <w:r w:rsidR="000C11F5" w:rsidRPr="00576676">
                      <w:rPr>
                        <w:rStyle w:val="Paginanummer"/>
                        <w:sz w:val="16"/>
                        <w:szCs w:val="16"/>
                      </w:rPr>
                      <w:fldChar w:fldCharType="begin"/>
                    </w:r>
                    <w:r w:rsidRPr="00576676">
                      <w:rPr>
                        <w:rStyle w:val="Paginanummer"/>
                        <w:sz w:val="16"/>
                        <w:szCs w:val="16"/>
                      </w:rPr>
                      <w:instrText xml:space="preserve"> PAGE </w:instrText>
                    </w:r>
                    <w:r w:rsidR="000C11F5" w:rsidRPr="00576676">
                      <w:rPr>
                        <w:rStyle w:val="Paginanummer"/>
                        <w:sz w:val="16"/>
                        <w:szCs w:val="16"/>
                      </w:rPr>
                      <w:fldChar w:fldCharType="separate"/>
                    </w:r>
                    <w:r w:rsidR="001846D3">
                      <w:rPr>
                        <w:rStyle w:val="Paginanummer"/>
                        <w:noProof/>
                        <w:sz w:val="16"/>
                        <w:szCs w:val="16"/>
                      </w:rPr>
                      <w:t>1</w:t>
                    </w:r>
                    <w:r w:rsidR="000C11F5" w:rsidRPr="00576676">
                      <w:rPr>
                        <w:rStyle w:val="Paginanummer"/>
                        <w:sz w:val="16"/>
                        <w:szCs w:val="16"/>
                      </w:rPr>
                      <w:fldChar w:fldCharType="end"/>
                    </w:r>
                    <w:r w:rsidRPr="00576676">
                      <w:rPr>
                        <w:rStyle w:val="Paginanummer"/>
                        <w:sz w:val="16"/>
                        <w:szCs w:val="16"/>
                      </w:rPr>
                      <w:t xml:space="preserve"> - </w:t>
                    </w:r>
                    <w:r w:rsidR="000C11F5" w:rsidRPr="00576676">
                      <w:rPr>
                        <w:rStyle w:val="Paginanummer"/>
                        <w:sz w:val="16"/>
                        <w:szCs w:val="16"/>
                      </w:rPr>
                      <w:fldChar w:fldCharType="begin"/>
                    </w:r>
                    <w:r w:rsidRPr="00576676">
                      <w:rPr>
                        <w:rStyle w:val="Paginanummer"/>
                        <w:sz w:val="16"/>
                        <w:szCs w:val="16"/>
                      </w:rPr>
                      <w:instrText xml:space="preserve"> NUMPAGES </w:instrText>
                    </w:r>
                    <w:r w:rsidR="000C11F5" w:rsidRPr="00576676">
                      <w:rPr>
                        <w:rStyle w:val="Paginanummer"/>
                        <w:sz w:val="16"/>
                        <w:szCs w:val="16"/>
                      </w:rPr>
                      <w:fldChar w:fldCharType="separate"/>
                    </w:r>
                    <w:r w:rsidR="001846D3">
                      <w:rPr>
                        <w:rStyle w:val="Paginanummer"/>
                        <w:noProof/>
                        <w:sz w:val="16"/>
                        <w:szCs w:val="16"/>
                      </w:rPr>
                      <w:t>1</w:t>
                    </w:r>
                    <w:r w:rsidR="000C11F5" w:rsidRPr="00576676">
                      <w:rPr>
                        <w:rStyle w:val="Paginanummer"/>
                        <w:sz w:val="16"/>
                        <w:szCs w:val="16"/>
                      </w:rPr>
                      <w:fldChar w:fldCharType="end"/>
                    </w:r>
                  </w:p>
                  <w:p w14:paraId="6D9E5B7E" w14:textId="77777777" w:rsidR="00576676" w:rsidRDefault="00576676" w:rsidP="00576676">
                    <w:pPr>
                      <w:pStyle w:val="Voettekst"/>
                      <w:tabs>
                        <w:tab w:val="right" w:pos="1134"/>
                        <w:tab w:val="right" w:pos="1701"/>
                      </w:tabs>
                      <w:jc w:val="right"/>
                      <w:rPr>
                        <w:rStyle w:val="Paginanummer"/>
                        <w:sz w:val="15"/>
                      </w:rPr>
                    </w:pPr>
                  </w:p>
                  <w:p w14:paraId="6F28E848" w14:textId="77777777" w:rsidR="00576676" w:rsidRPr="00576676" w:rsidRDefault="00576676" w:rsidP="00576676">
                    <w:pPr>
                      <w:pStyle w:val="Voettekst"/>
                      <w:tabs>
                        <w:tab w:val="right" w:pos="1134"/>
                        <w:tab w:val="right" w:pos="1701"/>
                      </w:tabs>
                      <w:jc w:val="right"/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>F0-xx-x/x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33EB7" w14:textId="77777777" w:rsidR="006A1C8D" w:rsidRPr="009308F3" w:rsidRDefault="00104B94" w:rsidP="009308F3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5F96E100" wp14:editId="3A42B509">
              <wp:simplePos x="0" y="0"/>
              <wp:positionH relativeFrom="column">
                <wp:posOffset>-24130</wp:posOffset>
              </wp:positionH>
              <wp:positionV relativeFrom="paragraph">
                <wp:posOffset>-24765</wp:posOffset>
              </wp:positionV>
              <wp:extent cx="3257550" cy="720090"/>
              <wp:effectExtent l="4445" t="3810" r="0" b="0"/>
              <wp:wrapTight wrapText="bothSides">
                <wp:wrapPolygon edited="0">
                  <wp:start x="-63" y="0"/>
                  <wp:lineTo x="-63" y="21314"/>
                  <wp:lineTo x="21600" y="21314"/>
                  <wp:lineTo x="21600" y="0"/>
                  <wp:lineTo x="-63" y="0"/>
                </wp:wrapPolygon>
              </wp:wrapTight>
              <wp:docPr id="4" name="Vorm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57550" cy="7200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8337CC" w14:textId="77777777" w:rsidR="006A1C8D" w:rsidRDefault="006A1C8D"/>
                        <w:p w14:paraId="440032B9" w14:textId="77777777" w:rsidR="006A1C8D" w:rsidRDefault="006A1C8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96E100" id="_x0000_t202" coordsize="21600,21600" o:spt="202" path="m,l,21600r21600,l21600,xe">
              <v:stroke joinstyle="miter"/>
              <v:path gradientshapeok="t" o:connecttype="rect"/>
            </v:shapetype>
            <v:shape id="Vorm4" o:spid="_x0000_s1028" type="#_x0000_t202" style="position:absolute;left:0;text-align:left;margin-left:-1.9pt;margin-top:-1.95pt;width:256.5pt;height:56.7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" stroked="f">
              <v:textbox>
                <w:txbxContent>
                  <w:p w14:paraId="0B8337CC" w14:textId="77777777" w:rsidR="006A1C8D" w:rsidRDefault="006A1C8D"/>
                  <w:p w14:paraId="440032B9" w14:textId="77777777" w:rsidR="006A1C8D" w:rsidRDefault="006A1C8D"/>
                </w:txbxContent>
              </v:textbox>
              <w10:wrap type="tight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2C27F3A9" wp14:editId="13BB689F">
              <wp:simplePos x="0" y="0"/>
              <wp:positionH relativeFrom="page">
                <wp:posOffset>5581015</wp:posOffset>
              </wp:positionH>
              <wp:positionV relativeFrom="page">
                <wp:posOffset>9577070</wp:posOffset>
              </wp:positionV>
              <wp:extent cx="1080135" cy="360045"/>
              <wp:effectExtent l="0" t="4445" r="0" b="0"/>
              <wp:wrapNone/>
              <wp:docPr id="3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13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BD7AE0" w14:textId="77777777" w:rsidR="006A1C8D" w:rsidRDefault="006A1C8D" w:rsidP="005B659B">
                          <w:pPr>
                            <w:tabs>
                              <w:tab w:val="right" w:pos="1134"/>
                              <w:tab w:val="right" w:pos="1701"/>
                            </w:tabs>
                          </w:pPr>
                          <w:r>
                            <w:tab/>
                          </w:r>
                          <w:bookmarkStart w:id="8" w:name="Documentnummer"/>
                          <w:bookmarkEnd w:id="8"/>
                          <w:r>
                            <w:tab/>
                          </w:r>
                          <w:r w:rsidR="000C11F5">
                            <w:rPr>
                              <w:rStyle w:val="Paginanummer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rStyle w:val="Paginanummer"/>
                              <w:sz w:val="15"/>
                            </w:rPr>
                            <w:instrText xml:space="preserve"> PAGE </w:instrText>
                          </w:r>
                          <w:r w:rsidR="000C11F5">
                            <w:rPr>
                              <w:rStyle w:val="Paginanummer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rStyle w:val="Paginanummer"/>
                              <w:noProof/>
                              <w:sz w:val="15"/>
                            </w:rPr>
                            <w:t>1</w:t>
                          </w:r>
                          <w:r w:rsidR="000C11F5">
                            <w:rPr>
                              <w:rStyle w:val="Paginanummer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rStyle w:val="Paginanummer"/>
                              <w:sz w:val="15"/>
                            </w:rPr>
                            <w:t xml:space="preserve"> - </w:t>
                          </w:r>
                          <w:r w:rsidR="000C11F5">
                            <w:rPr>
                              <w:rStyle w:val="Paginanummer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rStyle w:val="Paginanummer"/>
                              <w:sz w:val="15"/>
                            </w:rPr>
                            <w:instrText xml:space="preserve"> NUMPAGES </w:instrText>
                          </w:r>
                          <w:r w:rsidR="000C11F5">
                            <w:rPr>
                              <w:rStyle w:val="Paginanummer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rStyle w:val="Paginanummer"/>
                              <w:noProof/>
                              <w:sz w:val="15"/>
                            </w:rPr>
                            <w:t>1</w:t>
                          </w:r>
                          <w:r w:rsidR="000C11F5">
                            <w:rPr>
                              <w:rStyle w:val="Paginanummer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C27F3A9" id="Text Box 35" o:spid="_x0000_s1029" type="#_x0000_t202" style="position:absolute;left:0;text-align:left;margin-left:439.45pt;margin-top:754.1pt;width:85.05pt;height:28.3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" o:allowincell="f" filled="f" stroked="f">
              <v:textbox inset="0,0,0,0">
                <w:txbxContent>
                  <w:p w14:paraId="56BD7AE0" w14:textId="77777777" w:rsidR="006A1C8D" w:rsidRDefault="006A1C8D" w:rsidP="005B659B">
                    <w:pPr>
                      <w:tabs>
                        <w:tab w:val="right" w:pos="1134"/>
                        <w:tab w:val="right" w:pos="1701"/>
                      </w:tabs>
                    </w:pPr>
                    <w:r>
                      <w:tab/>
                    </w:r>
                    <w:bookmarkStart w:id="10" w:name="Documentnummer"/>
                    <w:bookmarkEnd w:id="10"/>
                    <w:r>
                      <w:tab/>
                    </w:r>
                    <w:r w:rsidR="000C11F5">
                      <w:rPr>
                        <w:rStyle w:val="Paginanummer"/>
                        <w:sz w:val="15"/>
                      </w:rPr>
                      <w:fldChar w:fldCharType="begin"/>
                    </w:r>
                    <w:r>
                      <w:rPr>
                        <w:rStyle w:val="Paginanummer"/>
                        <w:sz w:val="15"/>
                      </w:rPr>
                      <w:instrText xml:space="preserve"> PAGE </w:instrText>
                    </w:r>
                    <w:r w:rsidR="000C11F5">
                      <w:rPr>
                        <w:rStyle w:val="Paginanummer"/>
                        <w:sz w:val="15"/>
                      </w:rPr>
                      <w:fldChar w:fldCharType="separate"/>
                    </w:r>
                    <w:r>
                      <w:rPr>
                        <w:rStyle w:val="Paginanummer"/>
                        <w:noProof/>
                        <w:sz w:val="15"/>
                      </w:rPr>
                      <w:t>1</w:t>
                    </w:r>
                    <w:r w:rsidR="000C11F5">
                      <w:rPr>
                        <w:rStyle w:val="Paginanummer"/>
                        <w:sz w:val="15"/>
                      </w:rPr>
                      <w:fldChar w:fldCharType="end"/>
                    </w:r>
                    <w:r>
                      <w:rPr>
                        <w:rStyle w:val="Paginanummer"/>
                        <w:sz w:val="15"/>
                      </w:rPr>
                      <w:t xml:space="preserve"> - </w:t>
                    </w:r>
                    <w:r w:rsidR="000C11F5">
                      <w:rPr>
                        <w:rStyle w:val="Paginanummer"/>
                        <w:sz w:val="15"/>
                      </w:rPr>
                      <w:fldChar w:fldCharType="begin"/>
                    </w:r>
                    <w:r>
                      <w:rPr>
                        <w:rStyle w:val="Paginanummer"/>
                        <w:sz w:val="15"/>
                      </w:rPr>
                      <w:instrText xml:space="preserve"> NUMPAGES </w:instrText>
                    </w:r>
                    <w:r w:rsidR="000C11F5">
                      <w:rPr>
                        <w:rStyle w:val="Paginanummer"/>
                        <w:sz w:val="15"/>
                      </w:rPr>
                      <w:fldChar w:fldCharType="separate"/>
                    </w:r>
                    <w:r>
                      <w:rPr>
                        <w:rStyle w:val="Paginanummer"/>
                        <w:noProof/>
                        <w:sz w:val="15"/>
                      </w:rPr>
                      <w:t>1</w:t>
                    </w:r>
                    <w:r w:rsidR="000C11F5">
                      <w:rPr>
                        <w:rStyle w:val="Paginanummer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17A96784" wp14:editId="58F4FEEE">
              <wp:simplePos x="0" y="0"/>
              <wp:positionH relativeFrom="column">
                <wp:posOffset>-153670</wp:posOffset>
              </wp:positionH>
              <wp:positionV relativeFrom="paragraph">
                <wp:posOffset>-34925</wp:posOffset>
              </wp:positionV>
              <wp:extent cx="3028950" cy="704850"/>
              <wp:effectExtent l="0" t="3175" r="1270" b="0"/>
              <wp:wrapTight wrapText="bothSides">
                <wp:wrapPolygon edited="0">
                  <wp:start x="-45" y="0"/>
                  <wp:lineTo x="-45" y="21133"/>
                  <wp:lineTo x="21600" y="21133"/>
                  <wp:lineTo x="21600" y="0"/>
                  <wp:lineTo x="-45" y="0"/>
                </wp:wrapPolygon>
              </wp:wrapTight>
              <wp:docPr id="2" name="Vorm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8950" cy="704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09BFE5" w14:textId="77777777" w:rsidR="006A1C8D" w:rsidRDefault="006A1C8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A96784" id="Vorm3" o:spid="_x0000_s1030" type="#_x0000_t202" style="position:absolute;left:0;text-align:left;margin-left:-12.1pt;margin-top:-2.75pt;width:238.5pt;height:55.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" stroked="f">
              <v:textbox>
                <w:txbxContent>
                  <w:p w14:paraId="6209BFE5" w14:textId="77777777" w:rsidR="006A1C8D" w:rsidRDefault="006A1C8D"/>
                </w:txbxContent>
              </v:textbox>
              <w10:wrap type="tight"/>
            </v:shape>
          </w:pict>
        </mc:Fallback>
      </mc:AlternateContent>
    </w:r>
    <w:r>
      <w:rPr>
        <w:noProof/>
      </w:rPr>
      <w:drawing>
        <wp:inline distT="0" distB="0" distL="0" distR="0" wp14:anchorId="49E4D158" wp14:editId="6A3FF17C">
          <wp:extent cx="2733675" cy="495300"/>
          <wp:effectExtent l="0" t="0" r="0" b="0"/>
          <wp:docPr id="1" name="Afbeelding 1" descr="LG SBM FC 15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G SBM FC 15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36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01CECE" w14:textId="77777777" w:rsidR="00F553AB" w:rsidRDefault="00F553AB">
      <w:r>
        <w:separator/>
      </w:r>
    </w:p>
  </w:footnote>
  <w:footnote w:type="continuationSeparator" w:id="0">
    <w:p w14:paraId="52A3E78C" w14:textId="77777777" w:rsidR="00F553AB" w:rsidRDefault="00F55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1052E" w14:textId="77777777" w:rsidR="006A1C8D" w:rsidRDefault="00104B94" w:rsidP="00CA1DC5">
    <w:pPr>
      <w:spacing w:line="240" w:lineRule="auto"/>
    </w:pPr>
    <w:r>
      <w:rPr>
        <w:noProof/>
      </w:rPr>
      <w:drawing>
        <wp:anchor distT="0" distB="0" distL="114300" distR="114300" simplePos="0" relativeHeight="251653118" behindDoc="1" locked="0" layoutInCell="1" allowOverlap="1" wp14:anchorId="4548BA08" wp14:editId="1215B05B">
          <wp:simplePos x="0" y="0"/>
          <wp:positionH relativeFrom="page">
            <wp:posOffset>2700655</wp:posOffset>
          </wp:positionH>
          <wp:positionV relativeFrom="page">
            <wp:posOffset>262890</wp:posOffset>
          </wp:positionV>
          <wp:extent cx="2073910" cy="294640"/>
          <wp:effectExtent l="0" t="0" r="0" b="0"/>
          <wp:wrapNone/>
          <wp:docPr id="46" name="VormB" descr="BA_Logo_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rmB" descr="BA_Logo_wor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3910" cy="294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4143" behindDoc="1" locked="0" layoutInCell="1" allowOverlap="1" wp14:anchorId="651B58AA" wp14:editId="65256824">
              <wp:simplePos x="0" y="0"/>
              <wp:positionH relativeFrom="column">
                <wp:posOffset>1585595</wp:posOffset>
              </wp:positionH>
              <wp:positionV relativeFrom="paragraph">
                <wp:posOffset>-259715</wp:posOffset>
              </wp:positionV>
              <wp:extent cx="2428875" cy="685800"/>
              <wp:effectExtent l="0" t="0" r="0" b="0"/>
              <wp:wrapNone/>
              <wp:docPr id="7" name="Vorm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8875" cy="685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201E0E" w14:textId="77777777" w:rsidR="00E73550" w:rsidRDefault="00E73550" w:rsidP="00E73550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1B58AA" id="_x0000_t202" coordsize="21600,21600" o:spt="202" path="m,l,21600r21600,l21600,xe">
              <v:stroke joinstyle="miter"/>
              <v:path gradientshapeok="t" o:connecttype="rect"/>
            </v:shapetype>
            <v:shape id="Vorm11" o:spid="_x0000_s1026" type="#_x0000_t202" style="position:absolute;left:0;text-align:left;margin-left:124.85pt;margin-top:-20.45pt;width:191.25pt;height:54pt;z-index:-2516623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" stroked="f">
              <v:textbox>
                <w:txbxContent>
                  <w:p w14:paraId="32201E0E" w14:textId="77777777" w:rsidR="00E73550" w:rsidRDefault="00E73550" w:rsidP="00E73550"/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9584A" w14:textId="77777777" w:rsidR="006A1C8D" w:rsidRDefault="006A1C8D" w:rsidP="00336DC7">
    <w:pPr>
      <w:spacing w:line="220" w:lineRule="exact"/>
    </w:pPr>
  </w:p>
  <w:p w14:paraId="6BBCC2A8" w14:textId="77777777" w:rsidR="006A1C8D" w:rsidRDefault="006A1C8D" w:rsidP="00336DC7"/>
  <w:p w14:paraId="43849494" w14:textId="77777777" w:rsidR="006A1C8D" w:rsidRDefault="006A1C8D" w:rsidP="00336DC7"/>
  <w:p w14:paraId="5044BAD2" w14:textId="77777777" w:rsidR="006A1C8D" w:rsidRDefault="006A1C8D" w:rsidP="00336DC7"/>
  <w:p w14:paraId="77BFE7F2" w14:textId="77777777" w:rsidR="006A1C8D" w:rsidRDefault="006A1C8D" w:rsidP="00336DC7"/>
  <w:p w14:paraId="18323111" w14:textId="77777777" w:rsidR="006A1C8D" w:rsidRDefault="006A1C8D" w:rsidP="00336DC7"/>
  <w:p w14:paraId="58912048" w14:textId="77777777" w:rsidR="006A1C8D" w:rsidRDefault="006A1C8D" w:rsidP="00336DC7"/>
  <w:p w14:paraId="52905275" w14:textId="77777777" w:rsidR="006A1C8D" w:rsidRDefault="006A1C8D" w:rsidP="00336DC7"/>
  <w:p w14:paraId="05B8265A" w14:textId="77777777" w:rsidR="006A1C8D" w:rsidRPr="006B16E2" w:rsidRDefault="006A1C8D" w:rsidP="00336D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17D70"/>
    <w:multiLevelType w:val="multilevel"/>
    <w:tmpl w:val="45ECE89A"/>
    <w:lvl w:ilvl="0">
      <w:start w:val="1"/>
      <w:numFmt w:val="decimal"/>
      <w:suff w:val="nothing"/>
      <w:lvlText w:val="%1"/>
      <w:lvlJc w:val="center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suff w:val="nothing"/>
      <w:lvlText w:val="%1-%2"/>
      <w:lvlJc w:val="left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29"/>
        </w:tabs>
        <w:ind w:left="1429" w:hanging="358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786"/>
        </w:tabs>
        <w:ind w:left="1786" w:hanging="357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43"/>
        </w:tabs>
        <w:ind w:left="2143" w:hanging="357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8">
      <w:start w:val="1"/>
      <w:numFmt w:val="lowerRoman"/>
      <w:lvlText w:val="%9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</w:abstractNum>
  <w:abstractNum w:abstractNumId="1" w15:restartNumberingAfterBreak="0">
    <w:nsid w:val="05C21591"/>
    <w:multiLevelType w:val="hybridMultilevel"/>
    <w:tmpl w:val="40FC64DE"/>
    <w:lvl w:ilvl="0" w:tplc="A8148566">
      <w:numFmt w:val="bullet"/>
      <w:lvlText w:val="-"/>
      <w:lvlJc w:val="left"/>
      <w:pPr>
        <w:tabs>
          <w:tab w:val="num" w:pos="978"/>
        </w:tabs>
        <w:ind w:left="978" w:hanging="513"/>
      </w:pPr>
      <w:rPr>
        <w:rFonts w:ascii="Tahoma" w:hAnsi="Tahoma" w:hint="default"/>
        <w:b w:val="0"/>
        <w:i w:val="0"/>
        <w:color w:val="auto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C4E89"/>
    <w:multiLevelType w:val="multilevel"/>
    <w:tmpl w:val="4F143638"/>
    <w:lvl w:ilvl="0">
      <w:start w:val="1"/>
      <w:numFmt w:val="decimal"/>
      <w:suff w:val="nothing"/>
      <w:lvlText w:val="%1"/>
      <w:lvlJc w:val="center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suff w:val="nothing"/>
      <w:lvlText w:val="%1-%2"/>
      <w:lvlJc w:val="center"/>
      <w:pPr>
        <w:ind w:left="0" w:firstLine="0"/>
      </w:pPr>
      <w:rPr>
        <w:rFonts w:hint="default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29"/>
        </w:tabs>
        <w:ind w:left="1429" w:hanging="358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786"/>
        </w:tabs>
        <w:ind w:left="1786" w:hanging="357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43"/>
        </w:tabs>
        <w:ind w:left="2143" w:hanging="357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8">
      <w:start w:val="1"/>
      <w:numFmt w:val="lowerRoman"/>
      <w:lvlText w:val="%9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</w:abstractNum>
  <w:abstractNum w:abstractNumId="3" w15:restartNumberingAfterBreak="0">
    <w:nsid w:val="0A8C4DE1"/>
    <w:multiLevelType w:val="hybridMultilevel"/>
    <w:tmpl w:val="D79AB596"/>
    <w:lvl w:ilvl="0" w:tplc="2DC68A2A">
      <w:start w:val="1"/>
      <w:numFmt w:val="bullet"/>
      <w:lvlText w:val="°"/>
      <w:lvlJc w:val="left"/>
      <w:pPr>
        <w:tabs>
          <w:tab w:val="num" w:pos="465"/>
        </w:tabs>
        <w:ind w:left="465" w:hanging="465"/>
      </w:pPr>
      <w:rPr>
        <w:rFonts w:ascii="Tahoma" w:hAnsi="Tahoma" w:hint="default"/>
        <w:b w:val="0"/>
        <w:i w:val="0"/>
        <w:color w:val="auto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54AF"/>
    <w:multiLevelType w:val="multilevel"/>
    <w:tmpl w:val="E0E06C48"/>
    <w:lvl w:ilvl="0">
      <w:start w:val="1"/>
      <w:numFmt w:val="decimal"/>
      <w:suff w:val="nothing"/>
      <w:lvlText w:val="%1"/>
      <w:lvlJc w:val="left"/>
      <w:pPr>
        <w:ind w:left="709" w:hanging="709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suff w:val="nothing"/>
      <w:lvlText w:val="%1-%2"/>
      <w:lvlJc w:val="left"/>
      <w:pPr>
        <w:ind w:left="567" w:hanging="567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color w:val="008B95"/>
        <w:sz w:val="20"/>
      </w:rPr>
    </w:lvl>
    <w:lvl w:ilvl="3">
      <w:start w:val="1"/>
      <w:numFmt w:val="decimal"/>
      <w:lvlText w:val="%1.%2.%3.%4"/>
      <w:lvlJc w:val="left"/>
      <w:pPr>
        <w:tabs>
          <w:tab w:val="num" w:pos="297"/>
        </w:tabs>
        <w:ind w:left="297" w:hanging="864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41"/>
        </w:tabs>
        <w:ind w:left="441" w:hanging="1008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85"/>
        </w:tabs>
        <w:ind w:left="585" w:hanging="1152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729"/>
        </w:tabs>
        <w:ind w:left="729" w:hanging="1296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873"/>
        </w:tabs>
        <w:ind w:left="87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017"/>
        </w:tabs>
        <w:ind w:left="1017" w:hanging="1584"/>
      </w:pPr>
      <w:rPr>
        <w:rFonts w:hint="default"/>
        <w:color w:val="auto"/>
      </w:rPr>
    </w:lvl>
  </w:abstractNum>
  <w:abstractNum w:abstractNumId="5" w15:restartNumberingAfterBreak="0">
    <w:nsid w:val="124F035F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5F9376B"/>
    <w:multiLevelType w:val="hybridMultilevel"/>
    <w:tmpl w:val="9E72E1EE"/>
    <w:lvl w:ilvl="0" w:tplc="35C2DAF2">
      <w:start w:val="1"/>
      <w:numFmt w:val="bullet"/>
      <w:lvlText w:val="–"/>
      <w:lvlJc w:val="left"/>
      <w:pPr>
        <w:tabs>
          <w:tab w:val="num" w:pos="465"/>
        </w:tabs>
        <w:ind w:left="465" w:hanging="465"/>
      </w:pPr>
      <w:rPr>
        <w:rFonts w:ascii="Tahoma" w:hAnsi="Tahoma" w:hint="default"/>
        <w:b w:val="0"/>
        <w:i w:val="0"/>
        <w:color w:val="auto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64921"/>
    <w:multiLevelType w:val="hybridMultilevel"/>
    <w:tmpl w:val="617AD974"/>
    <w:lvl w:ilvl="0" w:tplc="D0C829FA">
      <w:start w:val="1"/>
      <w:numFmt w:val="bullet"/>
      <w:lvlText w:val="□"/>
      <w:lvlJc w:val="left"/>
      <w:pPr>
        <w:ind w:left="360" w:hanging="360"/>
      </w:pPr>
      <w:rPr>
        <w:rFonts w:ascii="Sylfaen" w:hAnsi="Sylfaen" w:hint="default"/>
        <w:sz w:val="40"/>
        <w:szCs w:val="40"/>
      </w:rPr>
    </w:lvl>
    <w:lvl w:ilvl="1" w:tplc="0413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1E961E93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29C673E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421520A"/>
    <w:multiLevelType w:val="hybridMultilevel"/>
    <w:tmpl w:val="100E5016"/>
    <w:lvl w:ilvl="0" w:tplc="DC38F38E">
      <w:start w:val="1"/>
      <w:numFmt w:val="bullet"/>
      <w:pStyle w:val="Opsommingsteken2"/>
      <w:lvlText w:val="○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EE454D"/>
    <w:multiLevelType w:val="hybridMultilevel"/>
    <w:tmpl w:val="2D4C1C70"/>
    <w:lvl w:ilvl="0" w:tplc="18CCCE9E">
      <w:start w:val="1"/>
      <w:numFmt w:val="bullet"/>
      <w:pStyle w:val="Opsommingsteken3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b w:val="0"/>
        <w:i w:val="0"/>
        <w:color w:val="878787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0763CD"/>
    <w:multiLevelType w:val="multilevel"/>
    <w:tmpl w:val="45ECE89A"/>
    <w:lvl w:ilvl="0">
      <w:start w:val="1"/>
      <w:numFmt w:val="decimal"/>
      <w:suff w:val="nothing"/>
      <w:lvlText w:val="%1"/>
      <w:lvlJc w:val="center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suff w:val="nothing"/>
      <w:lvlText w:val="%1-%2"/>
      <w:lvlJc w:val="left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29"/>
        </w:tabs>
        <w:ind w:left="1429" w:hanging="358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786"/>
        </w:tabs>
        <w:ind w:left="1786" w:hanging="357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43"/>
        </w:tabs>
        <w:ind w:left="2143" w:hanging="357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8">
      <w:start w:val="1"/>
      <w:numFmt w:val="lowerRoman"/>
      <w:lvlText w:val="%9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</w:abstractNum>
  <w:abstractNum w:abstractNumId="13" w15:restartNumberingAfterBreak="0">
    <w:nsid w:val="271167B6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C4918C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CEC0D8C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EDD05A2"/>
    <w:multiLevelType w:val="multilevel"/>
    <w:tmpl w:val="E1B6A6F6"/>
    <w:lvl w:ilvl="0">
      <w:start w:val="1"/>
      <w:numFmt w:val="decimal"/>
      <w:lvlText w:val="%1"/>
      <w:lvlJc w:val="left"/>
      <w:pPr>
        <w:tabs>
          <w:tab w:val="num" w:pos="3969"/>
        </w:tabs>
        <w:ind w:left="3969" w:hanging="709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lvlText w:val="%1-%2"/>
      <w:lvlJc w:val="left"/>
      <w:pPr>
        <w:tabs>
          <w:tab w:val="num" w:pos="3827"/>
        </w:tabs>
        <w:ind w:left="3827" w:hanging="567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decimal"/>
      <w:lvlText w:val="%1.%2.%3"/>
      <w:lvlJc w:val="left"/>
      <w:pPr>
        <w:tabs>
          <w:tab w:val="num" w:pos="3827"/>
        </w:tabs>
        <w:ind w:left="3827" w:hanging="567"/>
      </w:pPr>
      <w:rPr>
        <w:rFonts w:ascii="Calibri" w:hAnsi="Calibri" w:hint="default"/>
        <w:b/>
        <w:i w:val="0"/>
        <w:color w:val="003576"/>
        <w:sz w:val="20"/>
      </w:rPr>
    </w:lvl>
    <w:lvl w:ilvl="3">
      <w:start w:val="1"/>
      <w:numFmt w:val="decimal"/>
      <w:lvlText w:val="%1.%2.%3.%4"/>
      <w:lvlJc w:val="left"/>
      <w:pPr>
        <w:tabs>
          <w:tab w:val="num" w:pos="3557"/>
        </w:tabs>
        <w:ind w:left="3557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1"/>
        </w:tabs>
        <w:ind w:left="3701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45"/>
        </w:tabs>
        <w:ind w:left="384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9"/>
        </w:tabs>
        <w:ind w:left="398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33"/>
        </w:tabs>
        <w:ind w:left="41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7"/>
        </w:tabs>
        <w:ind w:left="4277" w:hanging="1584"/>
      </w:pPr>
      <w:rPr>
        <w:rFonts w:hint="default"/>
      </w:rPr>
    </w:lvl>
  </w:abstractNum>
  <w:abstractNum w:abstractNumId="17" w15:restartNumberingAfterBreak="0">
    <w:nsid w:val="2FB6193B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32E77DA4"/>
    <w:multiLevelType w:val="hybridMultilevel"/>
    <w:tmpl w:val="7F58C986"/>
    <w:lvl w:ilvl="0" w:tplc="DC566BF8">
      <w:start w:val="1"/>
      <w:numFmt w:val="lowerRoman"/>
      <w:lvlRestart w:val="0"/>
      <w:pStyle w:val="Nummering3"/>
      <w:lvlText w:val="%1."/>
      <w:lvlJc w:val="left"/>
      <w:pPr>
        <w:tabs>
          <w:tab w:val="num" w:pos="1021"/>
        </w:tabs>
        <w:ind w:left="1021" w:hanging="341"/>
      </w:pPr>
      <w:rPr>
        <w:rFonts w:ascii="Arial" w:hAnsi="Arial" w:hint="default"/>
        <w:b w:val="0"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E25F2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64837C2"/>
    <w:multiLevelType w:val="hybridMultilevel"/>
    <w:tmpl w:val="CBC2765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71AD9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181DB3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05D71A4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0984E97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276673F"/>
    <w:multiLevelType w:val="multilevel"/>
    <w:tmpl w:val="E32CA446"/>
    <w:lvl w:ilvl="0">
      <w:start w:val="1"/>
      <w:numFmt w:val="decimal"/>
      <w:suff w:val="nothing"/>
      <w:lvlText w:val="%1"/>
      <w:lvlJc w:val="center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suff w:val="nothing"/>
      <w:lvlText w:val="%1-%2"/>
      <w:lvlJc w:val="center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29"/>
        </w:tabs>
        <w:ind w:left="1429" w:hanging="358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786"/>
        </w:tabs>
        <w:ind w:left="1786" w:hanging="357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43"/>
        </w:tabs>
        <w:ind w:left="2143" w:hanging="357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8">
      <w:start w:val="1"/>
      <w:numFmt w:val="lowerRoman"/>
      <w:lvlText w:val="%9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</w:abstractNum>
  <w:abstractNum w:abstractNumId="25" w15:restartNumberingAfterBreak="0">
    <w:nsid w:val="42807219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3240DBE"/>
    <w:multiLevelType w:val="multilevel"/>
    <w:tmpl w:val="2EA8467E"/>
    <w:lvl w:ilvl="0">
      <w:start w:val="1"/>
      <w:numFmt w:val="decimal"/>
      <w:suff w:val="nothing"/>
      <w:lvlText w:val="%1"/>
      <w:lvlJc w:val="center"/>
      <w:pPr>
        <w:ind w:left="567" w:hanging="567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29"/>
        </w:tabs>
        <w:ind w:left="1429" w:hanging="358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786"/>
        </w:tabs>
        <w:ind w:left="1786" w:hanging="357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43"/>
        </w:tabs>
        <w:ind w:left="2143" w:hanging="357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8">
      <w:start w:val="1"/>
      <w:numFmt w:val="lowerRoman"/>
      <w:lvlText w:val="%9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</w:abstractNum>
  <w:abstractNum w:abstractNumId="27" w15:restartNumberingAfterBreak="0">
    <w:nsid w:val="43415CFD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95A56F7"/>
    <w:multiLevelType w:val="multilevel"/>
    <w:tmpl w:val="F0163AE0"/>
    <w:lvl w:ilvl="0">
      <w:start w:val="1"/>
      <w:numFmt w:val="decimal"/>
      <w:suff w:val="nothing"/>
      <w:lvlText w:val="%1"/>
      <w:lvlJc w:val="center"/>
      <w:pPr>
        <w:ind w:left="567" w:hanging="567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suff w:val="nothing"/>
      <w:lvlText w:val="%1-%2"/>
      <w:lvlJc w:val="center"/>
      <w:pPr>
        <w:ind w:left="1134" w:hanging="1134"/>
      </w:pPr>
      <w:rPr>
        <w:rFonts w:hint="default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29"/>
        </w:tabs>
        <w:ind w:left="1429" w:hanging="358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786"/>
        </w:tabs>
        <w:ind w:left="1786" w:hanging="357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43"/>
        </w:tabs>
        <w:ind w:left="2143" w:hanging="357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8">
      <w:start w:val="1"/>
      <w:numFmt w:val="lowerRoman"/>
      <w:lvlText w:val="%9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</w:abstractNum>
  <w:abstractNum w:abstractNumId="29" w15:restartNumberingAfterBreak="0">
    <w:nsid w:val="4BE428A8"/>
    <w:multiLevelType w:val="hybridMultilevel"/>
    <w:tmpl w:val="C928B454"/>
    <w:lvl w:ilvl="0" w:tplc="08562DA6">
      <w:start w:val="1"/>
      <w:numFmt w:val="decimal"/>
      <w:lvlRestart w:val="0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804369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F1405B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5037118D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1672904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51FE4D1B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3A408B8"/>
    <w:multiLevelType w:val="multilevel"/>
    <w:tmpl w:val="D5665F2E"/>
    <w:lvl w:ilvl="0">
      <w:start w:val="1"/>
      <w:numFmt w:val="decimal"/>
      <w:suff w:val="nothing"/>
      <w:lvlText w:val="%1"/>
      <w:lvlJc w:val="left"/>
      <w:pPr>
        <w:ind w:left="709" w:hanging="709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suff w:val="nothing"/>
      <w:lvlText w:val="%1-%2"/>
      <w:lvlJc w:val="left"/>
      <w:pPr>
        <w:ind w:left="567" w:hanging="567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color w:val="008B95"/>
        <w:sz w:val="20"/>
      </w:rPr>
    </w:lvl>
    <w:lvl w:ilvl="3">
      <w:start w:val="1"/>
      <w:numFmt w:val="decimal"/>
      <w:lvlText w:val="%1.%2.%3.%4"/>
      <w:lvlJc w:val="left"/>
      <w:pPr>
        <w:tabs>
          <w:tab w:val="num" w:pos="297"/>
        </w:tabs>
        <w:ind w:left="297" w:hanging="864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41"/>
        </w:tabs>
        <w:ind w:left="441" w:hanging="1008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85"/>
        </w:tabs>
        <w:ind w:left="585" w:hanging="1152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729"/>
        </w:tabs>
        <w:ind w:left="729" w:hanging="1296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873"/>
        </w:tabs>
        <w:ind w:left="87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017"/>
        </w:tabs>
        <w:ind w:left="1017" w:hanging="1584"/>
      </w:pPr>
      <w:rPr>
        <w:rFonts w:hint="default"/>
        <w:color w:val="auto"/>
      </w:rPr>
    </w:lvl>
  </w:abstractNum>
  <w:abstractNum w:abstractNumId="36" w15:restartNumberingAfterBreak="0">
    <w:nsid w:val="55F13D2D"/>
    <w:multiLevelType w:val="multilevel"/>
    <w:tmpl w:val="94A2901A"/>
    <w:lvl w:ilvl="0">
      <w:start w:val="1"/>
      <w:numFmt w:val="decimal"/>
      <w:suff w:val="nothing"/>
      <w:lvlText w:val="%1"/>
      <w:lvlJc w:val="center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suff w:val="nothing"/>
      <w:lvlText w:val="-%2"/>
      <w:lvlJc w:val="left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29"/>
        </w:tabs>
        <w:ind w:left="1429" w:hanging="358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786"/>
        </w:tabs>
        <w:ind w:left="1786" w:hanging="357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43"/>
        </w:tabs>
        <w:ind w:left="2143" w:hanging="357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8">
      <w:start w:val="1"/>
      <w:numFmt w:val="lowerRoman"/>
      <w:lvlText w:val="%9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</w:abstractNum>
  <w:abstractNum w:abstractNumId="37" w15:restartNumberingAfterBreak="0">
    <w:nsid w:val="5614730F"/>
    <w:multiLevelType w:val="multilevel"/>
    <w:tmpl w:val="6F9A003C"/>
    <w:lvl w:ilvl="0">
      <w:start w:val="1"/>
      <w:numFmt w:val="decimal"/>
      <w:suff w:val="nothing"/>
      <w:lvlText w:val="%1"/>
      <w:lvlJc w:val="center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suff w:val="nothing"/>
      <w:lvlText w:val="%1-%2"/>
      <w:lvlJc w:val="center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29"/>
        </w:tabs>
        <w:ind w:left="1429" w:hanging="358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786"/>
        </w:tabs>
        <w:ind w:left="1786" w:hanging="357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43"/>
        </w:tabs>
        <w:ind w:left="2143" w:hanging="357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8">
      <w:start w:val="1"/>
      <w:numFmt w:val="lowerRoman"/>
      <w:lvlText w:val="%9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</w:abstractNum>
  <w:abstractNum w:abstractNumId="38" w15:restartNumberingAfterBreak="0">
    <w:nsid w:val="62EA72C1"/>
    <w:multiLevelType w:val="multilevel"/>
    <w:tmpl w:val="9AFE9CE0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lvlText w:val="%1-%2"/>
      <w:lvlJc w:val="left"/>
      <w:pPr>
        <w:tabs>
          <w:tab w:val="num" w:pos="3827"/>
        </w:tabs>
        <w:ind w:left="3827" w:hanging="567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decimal"/>
      <w:lvlText w:val="%1.%2.%3"/>
      <w:lvlJc w:val="left"/>
      <w:pPr>
        <w:tabs>
          <w:tab w:val="num" w:pos="3827"/>
        </w:tabs>
        <w:ind w:left="3827" w:hanging="567"/>
      </w:pPr>
      <w:rPr>
        <w:rFonts w:ascii="Calibri" w:hAnsi="Calibri" w:hint="default"/>
        <w:b/>
        <w:i w:val="0"/>
        <w:color w:val="003576"/>
        <w:sz w:val="20"/>
      </w:rPr>
    </w:lvl>
    <w:lvl w:ilvl="3">
      <w:start w:val="1"/>
      <w:numFmt w:val="decimal"/>
      <w:lvlText w:val="%1.%2.%3.%4"/>
      <w:lvlJc w:val="left"/>
      <w:pPr>
        <w:tabs>
          <w:tab w:val="num" w:pos="3557"/>
        </w:tabs>
        <w:ind w:left="3557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1"/>
        </w:tabs>
        <w:ind w:left="3701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45"/>
        </w:tabs>
        <w:ind w:left="384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9"/>
        </w:tabs>
        <w:ind w:left="398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33"/>
        </w:tabs>
        <w:ind w:left="41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7"/>
        </w:tabs>
        <w:ind w:left="4277" w:hanging="1584"/>
      </w:pPr>
      <w:rPr>
        <w:rFonts w:hint="default"/>
      </w:rPr>
    </w:lvl>
  </w:abstractNum>
  <w:abstractNum w:abstractNumId="39" w15:restartNumberingAfterBreak="0">
    <w:nsid w:val="63447FC5"/>
    <w:multiLevelType w:val="hybridMultilevel"/>
    <w:tmpl w:val="FE000D6C"/>
    <w:lvl w:ilvl="0" w:tplc="5C2C77C8">
      <w:start w:val="1"/>
      <w:numFmt w:val="lowerLetter"/>
      <w:lvlRestart w:val="0"/>
      <w:pStyle w:val="Nummering2"/>
      <w:lvlText w:val="%1.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5715D41"/>
    <w:multiLevelType w:val="multilevel"/>
    <w:tmpl w:val="32EAB40A"/>
    <w:lvl w:ilvl="0">
      <w:start w:val="1"/>
      <w:numFmt w:val="decimal"/>
      <w:suff w:val="nothing"/>
      <w:lvlText w:val="%1"/>
      <w:lvlJc w:val="center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suff w:val="nothing"/>
      <w:lvlText w:val="-%2"/>
      <w:lvlJc w:val="left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29"/>
        </w:tabs>
        <w:ind w:left="1429" w:hanging="358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786"/>
        </w:tabs>
        <w:ind w:left="1786" w:hanging="357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43"/>
        </w:tabs>
        <w:ind w:left="2143" w:hanging="357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8">
      <w:start w:val="1"/>
      <w:numFmt w:val="lowerRoman"/>
      <w:lvlText w:val="%9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</w:abstractNum>
  <w:abstractNum w:abstractNumId="41" w15:restartNumberingAfterBreak="0">
    <w:nsid w:val="67C96319"/>
    <w:multiLevelType w:val="hybridMultilevel"/>
    <w:tmpl w:val="1668D6F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71AD9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C71D2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B9A3366"/>
    <w:multiLevelType w:val="multilevel"/>
    <w:tmpl w:val="37AAE46E"/>
    <w:lvl w:ilvl="0">
      <w:start w:val="1"/>
      <w:numFmt w:val="decimal"/>
      <w:suff w:val="nothing"/>
      <w:lvlText w:val="%1"/>
      <w:lvlJc w:val="center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suff w:val="nothing"/>
      <w:lvlText w:val="%1-%2"/>
      <w:lvlJc w:val="left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29"/>
        </w:tabs>
        <w:ind w:left="1429" w:hanging="358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786"/>
        </w:tabs>
        <w:ind w:left="1786" w:hanging="357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43"/>
        </w:tabs>
        <w:ind w:left="2143" w:hanging="357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8">
      <w:start w:val="1"/>
      <w:numFmt w:val="lowerRoman"/>
      <w:lvlText w:val="%9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</w:abstractNum>
  <w:abstractNum w:abstractNumId="44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935531"/>
    <w:multiLevelType w:val="multilevel"/>
    <w:tmpl w:val="40EE6AF0"/>
    <w:lvl w:ilvl="0">
      <w:start w:val="1"/>
      <w:numFmt w:val="decimal"/>
      <w:suff w:val="nothing"/>
      <w:lvlText w:val="%1"/>
      <w:lvlJc w:val="left"/>
      <w:pPr>
        <w:ind w:left="709" w:hanging="709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color w:val="008B95"/>
        <w:sz w:val="20"/>
      </w:rPr>
    </w:lvl>
    <w:lvl w:ilvl="3">
      <w:start w:val="1"/>
      <w:numFmt w:val="decimal"/>
      <w:lvlText w:val="%1.%2.%3.%4"/>
      <w:lvlJc w:val="left"/>
      <w:pPr>
        <w:tabs>
          <w:tab w:val="num" w:pos="297"/>
        </w:tabs>
        <w:ind w:left="297" w:hanging="864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41"/>
        </w:tabs>
        <w:ind w:left="441" w:hanging="1008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85"/>
        </w:tabs>
        <w:ind w:left="585" w:hanging="1152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729"/>
        </w:tabs>
        <w:ind w:left="729" w:hanging="1296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873"/>
        </w:tabs>
        <w:ind w:left="87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017"/>
        </w:tabs>
        <w:ind w:left="1017" w:hanging="1584"/>
      </w:pPr>
      <w:rPr>
        <w:rFonts w:hint="default"/>
        <w:color w:val="auto"/>
      </w:rPr>
    </w:lvl>
  </w:abstractNum>
  <w:abstractNum w:abstractNumId="46" w15:restartNumberingAfterBreak="0">
    <w:nsid w:val="7B7452FE"/>
    <w:multiLevelType w:val="multilevel"/>
    <w:tmpl w:val="1DCEE0D2"/>
    <w:lvl w:ilvl="0">
      <w:start w:val="1"/>
      <w:numFmt w:val="decimal"/>
      <w:pStyle w:val="Kop1"/>
      <w:suff w:val="space"/>
      <w:lvlText w:val="%1"/>
      <w:lvlJc w:val="left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pStyle w:val="Kop2"/>
      <w:suff w:val="space"/>
      <w:lvlText w:val="%1-%2"/>
      <w:lvlJc w:val="left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decimal"/>
      <w:lvlText w:val="%1.%2.%3"/>
      <w:lvlJc w:val="left"/>
      <w:pPr>
        <w:tabs>
          <w:tab w:val="num" w:pos="3827"/>
        </w:tabs>
        <w:ind w:left="3827" w:hanging="567"/>
      </w:pPr>
      <w:rPr>
        <w:rFonts w:ascii="Calibri" w:hAnsi="Calibri" w:hint="default"/>
        <w:b/>
        <w:i w:val="0"/>
        <w:color w:val="003576"/>
        <w:sz w:val="20"/>
      </w:rPr>
    </w:lvl>
    <w:lvl w:ilvl="3">
      <w:start w:val="1"/>
      <w:numFmt w:val="decimal"/>
      <w:lvlText w:val="%1.%2.%3.%4"/>
      <w:lvlJc w:val="left"/>
      <w:pPr>
        <w:tabs>
          <w:tab w:val="num" w:pos="3557"/>
        </w:tabs>
        <w:ind w:left="3557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1"/>
        </w:tabs>
        <w:ind w:left="3701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45"/>
        </w:tabs>
        <w:ind w:left="384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9"/>
        </w:tabs>
        <w:ind w:left="398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33"/>
        </w:tabs>
        <w:ind w:left="41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7"/>
        </w:tabs>
        <w:ind w:left="4277" w:hanging="1584"/>
      </w:pPr>
      <w:rPr>
        <w:rFonts w:hint="default"/>
      </w:rPr>
    </w:lvl>
  </w:abstractNum>
  <w:num w:numId="1">
    <w:abstractNumId w:val="44"/>
  </w:num>
  <w:num w:numId="2">
    <w:abstractNumId w:val="25"/>
  </w:num>
  <w:num w:numId="3">
    <w:abstractNumId w:val="13"/>
  </w:num>
  <w:num w:numId="4">
    <w:abstractNumId w:val="3"/>
  </w:num>
  <w:num w:numId="5">
    <w:abstractNumId w:val="6"/>
  </w:num>
  <w:num w:numId="6">
    <w:abstractNumId w:val="1"/>
  </w:num>
  <w:num w:numId="7">
    <w:abstractNumId w:val="26"/>
  </w:num>
  <w:num w:numId="8">
    <w:abstractNumId w:val="27"/>
  </w:num>
  <w:num w:numId="9">
    <w:abstractNumId w:val="30"/>
  </w:num>
  <w:num w:numId="10">
    <w:abstractNumId w:val="2"/>
  </w:num>
  <w:num w:numId="11">
    <w:abstractNumId w:val="28"/>
  </w:num>
  <w:num w:numId="12">
    <w:abstractNumId w:val="37"/>
  </w:num>
  <w:num w:numId="13">
    <w:abstractNumId w:val="24"/>
  </w:num>
  <w:num w:numId="14">
    <w:abstractNumId w:val="45"/>
  </w:num>
  <w:num w:numId="15">
    <w:abstractNumId w:val="5"/>
  </w:num>
  <w:num w:numId="16">
    <w:abstractNumId w:val="4"/>
  </w:num>
  <w:num w:numId="17">
    <w:abstractNumId w:val="17"/>
  </w:num>
  <w:num w:numId="18">
    <w:abstractNumId w:val="32"/>
  </w:num>
  <w:num w:numId="19">
    <w:abstractNumId w:val="15"/>
  </w:num>
  <w:num w:numId="20">
    <w:abstractNumId w:val="21"/>
  </w:num>
  <w:num w:numId="21">
    <w:abstractNumId w:val="43"/>
  </w:num>
  <w:num w:numId="22">
    <w:abstractNumId w:val="40"/>
  </w:num>
  <w:num w:numId="23">
    <w:abstractNumId w:val="36"/>
  </w:num>
  <w:num w:numId="24">
    <w:abstractNumId w:val="0"/>
  </w:num>
  <w:num w:numId="25">
    <w:abstractNumId w:val="12"/>
  </w:num>
  <w:num w:numId="26">
    <w:abstractNumId w:val="35"/>
  </w:num>
  <w:num w:numId="27">
    <w:abstractNumId w:val="46"/>
  </w:num>
  <w:num w:numId="28">
    <w:abstractNumId w:val="46"/>
  </w:num>
  <w:num w:numId="29">
    <w:abstractNumId w:val="42"/>
  </w:num>
  <w:num w:numId="30">
    <w:abstractNumId w:val="22"/>
  </w:num>
  <w:num w:numId="31">
    <w:abstractNumId w:val="16"/>
  </w:num>
  <w:num w:numId="32">
    <w:abstractNumId w:val="38"/>
  </w:num>
  <w:num w:numId="33">
    <w:abstractNumId w:val="19"/>
  </w:num>
  <w:num w:numId="34">
    <w:abstractNumId w:val="14"/>
  </w:num>
  <w:num w:numId="35">
    <w:abstractNumId w:val="8"/>
  </w:num>
  <w:num w:numId="36">
    <w:abstractNumId w:val="23"/>
  </w:num>
  <w:num w:numId="37">
    <w:abstractNumId w:val="29"/>
  </w:num>
  <w:num w:numId="38">
    <w:abstractNumId w:val="34"/>
  </w:num>
  <w:num w:numId="39">
    <w:abstractNumId w:val="33"/>
  </w:num>
  <w:num w:numId="40">
    <w:abstractNumId w:val="31"/>
  </w:num>
  <w:num w:numId="41">
    <w:abstractNumId w:val="9"/>
  </w:num>
  <w:num w:numId="42">
    <w:abstractNumId w:val="29"/>
  </w:num>
  <w:num w:numId="43">
    <w:abstractNumId w:val="39"/>
  </w:num>
  <w:num w:numId="44">
    <w:abstractNumId w:val="18"/>
  </w:num>
  <w:num w:numId="45">
    <w:abstractNumId w:val="44"/>
  </w:num>
  <w:num w:numId="46">
    <w:abstractNumId w:val="10"/>
  </w:num>
  <w:num w:numId="47">
    <w:abstractNumId w:val="11"/>
  </w:num>
  <w:num w:numId="48">
    <w:abstractNumId w:val="20"/>
  </w:num>
  <w:num w:numId="49">
    <w:abstractNumId w:val="7"/>
  </w:num>
  <w:num w:numId="50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3FC"/>
    <w:rsid w:val="00006809"/>
    <w:rsid w:val="0002291F"/>
    <w:rsid w:val="00033EFE"/>
    <w:rsid w:val="000365CB"/>
    <w:rsid w:val="00050592"/>
    <w:rsid w:val="00052708"/>
    <w:rsid w:val="00060417"/>
    <w:rsid w:val="000636FB"/>
    <w:rsid w:val="0006493A"/>
    <w:rsid w:val="000709AE"/>
    <w:rsid w:val="00074A95"/>
    <w:rsid w:val="000A0C33"/>
    <w:rsid w:val="000C11F5"/>
    <w:rsid w:val="000C1D4A"/>
    <w:rsid w:val="000D38BC"/>
    <w:rsid w:val="000D75D6"/>
    <w:rsid w:val="000E3517"/>
    <w:rsid w:val="000E60AC"/>
    <w:rsid w:val="000F31E9"/>
    <w:rsid w:val="00104B94"/>
    <w:rsid w:val="001059B3"/>
    <w:rsid w:val="001208DF"/>
    <w:rsid w:val="00123573"/>
    <w:rsid w:val="00131463"/>
    <w:rsid w:val="00132111"/>
    <w:rsid w:val="00154FD5"/>
    <w:rsid w:val="00156B83"/>
    <w:rsid w:val="001578B9"/>
    <w:rsid w:val="00167607"/>
    <w:rsid w:val="00170409"/>
    <w:rsid w:val="001727BA"/>
    <w:rsid w:val="001846D3"/>
    <w:rsid w:val="00195C41"/>
    <w:rsid w:val="001A595E"/>
    <w:rsid w:val="001C40EC"/>
    <w:rsid w:val="00222E1D"/>
    <w:rsid w:val="00227BF3"/>
    <w:rsid w:val="00241F3F"/>
    <w:rsid w:val="00242EDF"/>
    <w:rsid w:val="00245AB9"/>
    <w:rsid w:val="00246EA5"/>
    <w:rsid w:val="0026563E"/>
    <w:rsid w:val="00274D42"/>
    <w:rsid w:val="0027568B"/>
    <w:rsid w:val="002C2737"/>
    <w:rsid w:val="002D0945"/>
    <w:rsid w:val="002D38E0"/>
    <w:rsid w:val="002F30A5"/>
    <w:rsid w:val="002F4372"/>
    <w:rsid w:val="0031010D"/>
    <w:rsid w:val="003263CD"/>
    <w:rsid w:val="00330C86"/>
    <w:rsid w:val="00336DC7"/>
    <w:rsid w:val="00337BE1"/>
    <w:rsid w:val="00343204"/>
    <w:rsid w:val="003527B9"/>
    <w:rsid w:val="00355926"/>
    <w:rsid w:val="00362445"/>
    <w:rsid w:val="003654A7"/>
    <w:rsid w:val="003664D1"/>
    <w:rsid w:val="003962AD"/>
    <w:rsid w:val="003A36B9"/>
    <w:rsid w:val="003A7A35"/>
    <w:rsid w:val="003B4DAC"/>
    <w:rsid w:val="003C2BE5"/>
    <w:rsid w:val="003C46EB"/>
    <w:rsid w:val="003D1FE3"/>
    <w:rsid w:val="003D4CE1"/>
    <w:rsid w:val="003D5DE5"/>
    <w:rsid w:val="003E167E"/>
    <w:rsid w:val="003E4477"/>
    <w:rsid w:val="00403335"/>
    <w:rsid w:val="00405BE1"/>
    <w:rsid w:val="00410318"/>
    <w:rsid w:val="0041093C"/>
    <w:rsid w:val="0041314C"/>
    <w:rsid w:val="0043260A"/>
    <w:rsid w:val="00433D96"/>
    <w:rsid w:val="00450907"/>
    <w:rsid w:val="00454FF4"/>
    <w:rsid w:val="004559A9"/>
    <w:rsid w:val="00455A92"/>
    <w:rsid w:val="00461F9D"/>
    <w:rsid w:val="00470A71"/>
    <w:rsid w:val="00471776"/>
    <w:rsid w:val="00484440"/>
    <w:rsid w:val="00485397"/>
    <w:rsid w:val="004A4C5B"/>
    <w:rsid w:val="004B1422"/>
    <w:rsid w:val="004B57F4"/>
    <w:rsid w:val="004C198F"/>
    <w:rsid w:val="004C1CA6"/>
    <w:rsid w:val="004D5129"/>
    <w:rsid w:val="004E107F"/>
    <w:rsid w:val="004E4025"/>
    <w:rsid w:val="004E7E48"/>
    <w:rsid w:val="00522A32"/>
    <w:rsid w:val="00524F25"/>
    <w:rsid w:val="005258E5"/>
    <w:rsid w:val="005406AC"/>
    <w:rsid w:val="00541447"/>
    <w:rsid w:val="00554FA6"/>
    <w:rsid w:val="005655E4"/>
    <w:rsid w:val="00565B3C"/>
    <w:rsid w:val="0057072A"/>
    <w:rsid w:val="00573068"/>
    <w:rsid w:val="00574158"/>
    <w:rsid w:val="00576676"/>
    <w:rsid w:val="005771FD"/>
    <w:rsid w:val="005808F7"/>
    <w:rsid w:val="00581CA0"/>
    <w:rsid w:val="005926D8"/>
    <w:rsid w:val="00593F9E"/>
    <w:rsid w:val="005A6479"/>
    <w:rsid w:val="005B4B01"/>
    <w:rsid w:val="005B659B"/>
    <w:rsid w:val="005D561D"/>
    <w:rsid w:val="005D62E6"/>
    <w:rsid w:val="005D6387"/>
    <w:rsid w:val="005E166B"/>
    <w:rsid w:val="005E2414"/>
    <w:rsid w:val="005E3FD5"/>
    <w:rsid w:val="005E5647"/>
    <w:rsid w:val="005F12DC"/>
    <w:rsid w:val="0060041C"/>
    <w:rsid w:val="006017DF"/>
    <w:rsid w:val="0061227D"/>
    <w:rsid w:val="00620B88"/>
    <w:rsid w:val="0064487F"/>
    <w:rsid w:val="00664742"/>
    <w:rsid w:val="00683516"/>
    <w:rsid w:val="006847CA"/>
    <w:rsid w:val="00684AA7"/>
    <w:rsid w:val="006A0321"/>
    <w:rsid w:val="006A1C8D"/>
    <w:rsid w:val="006A4757"/>
    <w:rsid w:val="006A5121"/>
    <w:rsid w:val="006A5974"/>
    <w:rsid w:val="006A7683"/>
    <w:rsid w:val="006B16E2"/>
    <w:rsid w:val="006C59A9"/>
    <w:rsid w:val="006D426D"/>
    <w:rsid w:val="0070451D"/>
    <w:rsid w:val="0071359D"/>
    <w:rsid w:val="00713980"/>
    <w:rsid w:val="00717397"/>
    <w:rsid w:val="007244CE"/>
    <w:rsid w:val="007408B2"/>
    <w:rsid w:val="00750801"/>
    <w:rsid w:val="00757826"/>
    <w:rsid w:val="0078341C"/>
    <w:rsid w:val="007874CA"/>
    <w:rsid w:val="00791ABD"/>
    <w:rsid w:val="007A62EE"/>
    <w:rsid w:val="007B6F17"/>
    <w:rsid w:val="007C18B1"/>
    <w:rsid w:val="007D2C8D"/>
    <w:rsid w:val="007D2D84"/>
    <w:rsid w:val="007D3C97"/>
    <w:rsid w:val="007D752B"/>
    <w:rsid w:val="007E44D0"/>
    <w:rsid w:val="008016A7"/>
    <w:rsid w:val="00811912"/>
    <w:rsid w:val="00813F82"/>
    <w:rsid w:val="00823819"/>
    <w:rsid w:val="0083328C"/>
    <w:rsid w:val="0083368D"/>
    <w:rsid w:val="008463D7"/>
    <w:rsid w:val="0085682A"/>
    <w:rsid w:val="0085692A"/>
    <w:rsid w:val="00862ED8"/>
    <w:rsid w:val="00864162"/>
    <w:rsid w:val="00873458"/>
    <w:rsid w:val="00874E11"/>
    <w:rsid w:val="0087646E"/>
    <w:rsid w:val="00876F55"/>
    <w:rsid w:val="00887280"/>
    <w:rsid w:val="008912EF"/>
    <w:rsid w:val="00895AC2"/>
    <w:rsid w:val="00896882"/>
    <w:rsid w:val="008A7BC2"/>
    <w:rsid w:val="008C1109"/>
    <w:rsid w:val="008C2792"/>
    <w:rsid w:val="008C7C8B"/>
    <w:rsid w:val="008D2CBC"/>
    <w:rsid w:val="008D3C2F"/>
    <w:rsid w:val="008D48FF"/>
    <w:rsid w:val="008E13E4"/>
    <w:rsid w:val="008E1DFB"/>
    <w:rsid w:val="0090222A"/>
    <w:rsid w:val="0090420F"/>
    <w:rsid w:val="0090624F"/>
    <w:rsid w:val="0092098F"/>
    <w:rsid w:val="00927DF4"/>
    <w:rsid w:val="009308F3"/>
    <w:rsid w:val="00940F8B"/>
    <w:rsid w:val="009539B2"/>
    <w:rsid w:val="009549C7"/>
    <w:rsid w:val="009557CF"/>
    <w:rsid w:val="00956CCC"/>
    <w:rsid w:val="00967647"/>
    <w:rsid w:val="00971F57"/>
    <w:rsid w:val="00980C59"/>
    <w:rsid w:val="009824B4"/>
    <w:rsid w:val="00990F92"/>
    <w:rsid w:val="00996E40"/>
    <w:rsid w:val="00997AB3"/>
    <w:rsid w:val="009B25B0"/>
    <w:rsid w:val="009B487F"/>
    <w:rsid w:val="009C2DDF"/>
    <w:rsid w:val="009C56E1"/>
    <w:rsid w:val="009C67A2"/>
    <w:rsid w:val="009D60C6"/>
    <w:rsid w:val="009E7014"/>
    <w:rsid w:val="009F7BEB"/>
    <w:rsid w:val="00A02FC0"/>
    <w:rsid w:val="00A06EB1"/>
    <w:rsid w:val="00A076C0"/>
    <w:rsid w:val="00A143FC"/>
    <w:rsid w:val="00A20322"/>
    <w:rsid w:val="00A2747D"/>
    <w:rsid w:val="00A4326F"/>
    <w:rsid w:val="00A47001"/>
    <w:rsid w:val="00A47B26"/>
    <w:rsid w:val="00A55D06"/>
    <w:rsid w:val="00A563D4"/>
    <w:rsid w:val="00A629FB"/>
    <w:rsid w:val="00A67665"/>
    <w:rsid w:val="00A7386A"/>
    <w:rsid w:val="00A73D74"/>
    <w:rsid w:val="00A76582"/>
    <w:rsid w:val="00A867D0"/>
    <w:rsid w:val="00A90467"/>
    <w:rsid w:val="00A90656"/>
    <w:rsid w:val="00A92F22"/>
    <w:rsid w:val="00A935CD"/>
    <w:rsid w:val="00A964CC"/>
    <w:rsid w:val="00AA29AC"/>
    <w:rsid w:val="00AA5077"/>
    <w:rsid w:val="00AB3E09"/>
    <w:rsid w:val="00AC1CB2"/>
    <w:rsid w:val="00AD5305"/>
    <w:rsid w:val="00AD7A45"/>
    <w:rsid w:val="00AE3BDE"/>
    <w:rsid w:val="00AF3BD3"/>
    <w:rsid w:val="00AF6CD5"/>
    <w:rsid w:val="00AF786F"/>
    <w:rsid w:val="00B02929"/>
    <w:rsid w:val="00B07011"/>
    <w:rsid w:val="00B116A4"/>
    <w:rsid w:val="00B11829"/>
    <w:rsid w:val="00B13EB6"/>
    <w:rsid w:val="00B15542"/>
    <w:rsid w:val="00B15A22"/>
    <w:rsid w:val="00B25DDD"/>
    <w:rsid w:val="00B277D3"/>
    <w:rsid w:val="00B42401"/>
    <w:rsid w:val="00B5011B"/>
    <w:rsid w:val="00B61889"/>
    <w:rsid w:val="00B645F9"/>
    <w:rsid w:val="00B6668E"/>
    <w:rsid w:val="00B92CF4"/>
    <w:rsid w:val="00BA0A62"/>
    <w:rsid w:val="00BA567E"/>
    <w:rsid w:val="00BA6B35"/>
    <w:rsid w:val="00BE3792"/>
    <w:rsid w:val="00C032D0"/>
    <w:rsid w:val="00C2391D"/>
    <w:rsid w:val="00C35332"/>
    <w:rsid w:val="00C35DDC"/>
    <w:rsid w:val="00C427FA"/>
    <w:rsid w:val="00C56A51"/>
    <w:rsid w:val="00C75998"/>
    <w:rsid w:val="00C77DE1"/>
    <w:rsid w:val="00C871D0"/>
    <w:rsid w:val="00C87540"/>
    <w:rsid w:val="00C92517"/>
    <w:rsid w:val="00C9277A"/>
    <w:rsid w:val="00C94168"/>
    <w:rsid w:val="00CA091E"/>
    <w:rsid w:val="00CA1DC5"/>
    <w:rsid w:val="00CA48C8"/>
    <w:rsid w:val="00CA5FEA"/>
    <w:rsid w:val="00CC24BE"/>
    <w:rsid w:val="00CC4CB8"/>
    <w:rsid w:val="00CD408E"/>
    <w:rsid w:val="00CD7683"/>
    <w:rsid w:val="00CE0C7C"/>
    <w:rsid w:val="00CE4662"/>
    <w:rsid w:val="00CF04CF"/>
    <w:rsid w:val="00D02AF8"/>
    <w:rsid w:val="00D06624"/>
    <w:rsid w:val="00D14A22"/>
    <w:rsid w:val="00D14B7C"/>
    <w:rsid w:val="00D14C4B"/>
    <w:rsid w:val="00D15A5D"/>
    <w:rsid w:val="00D21D01"/>
    <w:rsid w:val="00D30999"/>
    <w:rsid w:val="00D3658B"/>
    <w:rsid w:val="00D45423"/>
    <w:rsid w:val="00D546C7"/>
    <w:rsid w:val="00D57AB8"/>
    <w:rsid w:val="00D65BB4"/>
    <w:rsid w:val="00D7135A"/>
    <w:rsid w:val="00D736C4"/>
    <w:rsid w:val="00D73CEC"/>
    <w:rsid w:val="00D905D0"/>
    <w:rsid w:val="00D96364"/>
    <w:rsid w:val="00DA0074"/>
    <w:rsid w:val="00DA1884"/>
    <w:rsid w:val="00DA2C10"/>
    <w:rsid w:val="00DB09EA"/>
    <w:rsid w:val="00DC04BC"/>
    <w:rsid w:val="00DC0CDB"/>
    <w:rsid w:val="00DD0FA6"/>
    <w:rsid w:val="00DE2D47"/>
    <w:rsid w:val="00DF07C6"/>
    <w:rsid w:val="00DF1360"/>
    <w:rsid w:val="00DF4207"/>
    <w:rsid w:val="00E00ADE"/>
    <w:rsid w:val="00E1760B"/>
    <w:rsid w:val="00E34D62"/>
    <w:rsid w:val="00E40DD8"/>
    <w:rsid w:val="00E53AB1"/>
    <w:rsid w:val="00E649D3"/>
    <w:rsid w:val="00E65CF2"/>
    <w:rsid w:val="00E6630D"/>
    <w:rsid w:val="00E66CA3"/>
    <w:rsid w:val="00E717FA"/>
    <w:rsid w:val="00E73550"/>
    <w:rsid w:val="00E958D7"/>
    <w:rsid w:val="00EB6A52"/>
    <w:rsid w:val="00EB7EC6"/>
    <w:rsid w:val="00EC3D86"/>
    <w:rsid w:val="00ED28DA"/>
    <w:rsid w:val="00ED2B79"/>
    <w:rsid w:val="00ED3E24"/>
    <w:rsid w:val="00ED4B9A"/>
    <w:rsid w:val="00ED6187"/>
    <w:rsid w:val="00EE7E87"/>
    <w:rsid w:val="00F071BB"/>
    <w:rsid w:val="00F12035"/>
    <w:rsid w:val="00F137C0"/>
    <w:rsid w:val="00F15D5F"/>
    <w:rsid w:val="00F204B5"/>
    <w:rsid w:val="00F22397"/>
    <w:rsid w:val="00F2337F"/>
    <w:rsid w:val="00F350C2"/>
    <w:rsid w:val="00F368D9"/>
    <w:rsid w:val="00F41328"/>
    <w:rsid w:val="00F45011"/>
    <w:rsid w:val="00F50C90"/>
    <w:rsid w:val="00F53208"/>
    <w:rsid w:val="00F553AB"/>
    <w:rsid w:val="00F55DDB"/>
    <w:rsid w:val="00F606F5"/>
    <w:rsid w:val="00F60A04"/>
    <w:rsid w:val="00F673AE"/>
    <w:rsid w:val="00F80B07"/>
    <w:rsid w:val="00F8465E"/>
    <w:rsid w:val="00F90376"/>
    <w:rsid w:val="00F91790"/>
    <w:rsid w:val="00F92BC8"/>
    <w:rsid w:val="00F9679C"/>
    <w:rsid w:val="00FA09F1"/>
    <w:rsid w:val="00FA0DF4"/>
    <w:rsid w:val="00FA2732"/>
    <w:rsid w:val="00FA4C2A"/>
    <w:rsid w:val="00FA7C60"/>
    <w:rsid w:val="00FB403D"/>
    <w:rsid w:val="00FC15B5"/>
    <w:rsid w:val="00FC2F6A"/>
    <w:rsid w:val="00FC4B13"/>
    <w:rsid w:val="00FD04A1"/>
    <w:rsid w:val="00FE057D"/>
    <w:rsid w:val="00FF1A37"/>
    <w:rsid w:val="00FF1F26"/>
    <w:rsid w:val="00FF4810"/>
    <w:rsid w:val="00FF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B5E229"/>
  <w15:docId w15:val="{3300AB4B-45C1-48CE-90C2-242C20261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3B4DAC"/>
    <w:pPr>
      <w:spacing w:line="280" w:lineRule="exact"/>
      <w:jc w:val="both"/>
    </w:pPr>
    <w:rPr>
      <w:rFonts w:ascii="Arial" w:hAnsi="Arial"/>
      <w:color w:val="000000"/>
      <w:szCs w:val="24"/>
    </w:rPr>
  </w:style>
  <w:style w:type="paragraph" w:styleId="Kop1">
    <w:name w:val="heading 1"/>
    <w:basedOn w:val="Standaard"/>
    <w:next w:val="Standaard"/>
    <w:qFormat/>
    <w:rsid w:val="003C46EB"/>
    <w:pPr>
      <w:keepNext/>
      <w:numPr>
        <w:numId w:val="28"/>
      </w:numPr>
      <w:jc w:val="center"/>
      <w:outlineLvl w:val="0"/>
    </w:pPr>
    <w:rPr>
      <w:rFonts w:cs="Arial"/>
      <w:bCs/>
      <w:color w:val="646363"/>
      <w:kern w:val="32"/>
      <w:sz w:val="18"/>
      <w:szCs w:val="32"/>
    </w:rPr>
  </w:style>
  <w:style w:type="paragraph" w:styleId="Kop2">
    <w:name w:val="heading 2"/>
    <w:basedOn w:val="Standaard"/>
    <w:next w:val="Standaard"/>
    <w:qFormat/>
    <w:rsid w:val="003C46EB"/>
    <w:pPr>
      <w:keepNext/>
      <w:numPr>
        <w:ilvl w:val="1"/>
        <w:numId w:val="28"/>
      </w:numPr>
      <w:jc w:val="center"/>
      <w:outlineLvl w:val="1"/>
    </w:pPr>
    <w:rPr>
      <w:rFonts w:cs="Arial"/>
      <w:bCs/>
      <w:iCs/>
      <w:color w:val="646363"/>
      <w:sz w:val="18"/>
      <w:szCs w:val="28"/>
    </w:rPr>
  </w:style>
  <w:style w:type="paragraph" w:styleId="Kop3">
    <w:name w:val="heading 3"/>
    <w:basedOn w:val="Standaard"/>
    <w:next w:val="Standaard"/>
    <w:semiHidden/>
    <w:qFormat/>
    <w:rsid w:val="00050592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sommingsteken1">
    <w:name w:val="Opsommingsteken1"/>
    <w:basedOn w:val="Standaard"/>
    <w:qFormat/>
    <w:rsid w:val="00450907"/>
    <w:pPr>
      <w:numPr>
        <w:numId w:val="45"/>
      </w:numPr>
    </w:pPr>
    <w:rPr>
      <w:rFonts w:cs="Arial"/>
      <w:szCs w:val="20"/>
      <w:lang w:eastAsia="en-US"/>
    </w:rPr>
  </w:style>
  <w:style w:type="paragraph" w:customStyle="1" w:styleId="Kopje">
    <w:name w:val="Kopje"/>
    <w:basedOn w:val="Standaard"/>
    <w:next w:val="Standaard"/>
    <w:rsid w:val="00C9277A"/>
    <w:pPr>
      <w:spacing w:line="240" w:lineRule="exact"/>
      <w:jc w:val="right"/>
    </w:pPr>
    <w:rPr>
      <w:color w:val="2E2D2C"/>
    </w:rPr>
  </w:style>
  <w:style w:type="paragraph" w:styleId="Koptekst">
    <w:name w:val="header"/>
    <w:basedOn w:val="Standaard"/>
    <w:rsid w:val="00336DC7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8D2CBC"/>
    <w:pPr>
      <w:spacing w:line="180" w:lineRule="atLeast"/>
    </w:pPr>
    <w:rPr>
      <w:color w:val="2E2D2C"/>
      <w:sz w:val="14"/>
    </w:rPr>
  </w:style>
  <w:style w:type="character" w:styleId="Paginanummer">
    <w:name w:val="page number"/>
    <w:basedOn w:val="Standaardalinea-lettertype"/>
    <w:rsid w:val="008D2CBC"/>
    <w:rPr>
      <w:rFonts w:ascii="Arial" w:hAnsi="Arial"/>
      <w:color w:val="2E2D2C"/>
      <w:sz w:val="14"/>
    </w:rPr>
  </w:style>
  <w:style w:type="character" w:customStyle="1" w:styleId="VoettekstChar">
    <w:name w:val="Voettekst Char"/>
    <w:basedOn w:val="Standaardalinea-lettertype"/>
    <w:link w:val="Voettekst"/>
    <w:rsid w:val="003B4DAC"/>
    <w:rPr>
      <w:rFonts w:ascii="Arial" w:hAnsi="Arial"/>
      <w:color w:val="2E2D2C"/>
      <w:sz w:val="14"/>
      <w:szCs w:val="24"/>
    </w:rPr>
  </w:style>
  <w:style w:type="paragraph" w:customStyle="1" w:styleId="Subkop">
    <w:name w:val="Subkop"/>
    <w:basedOn w:val="Standaard"/>
    <w:next w:val="Standaard"/>
    <w:qFormat/>
    <w:rsid w:val="003C2BE5"/>
    <w:pPr>
      <w:spacing w:after="280" w:line="240" w:lineRule="auto"/>
    </w:pPr>
    <w:rPr>
      <w:sz w:val="28"/>
    </w:rPr>
  </w:style>
  <w:style w:type="paragraph" w:customStyle="1" w:styleId="Gegevens">
    <w:name w:val="Gegevens"/>
    <w:basedOn w:val="Standaard"/>
    <w:rsid w:val="00C9277A"/>
    <w:pPr>
      <w:jc w:val="left"/>
    </w:pPr>
    <w:rPr>
      <w:color w:val="878787"/>
    </w:rPr>
  </w:style>
  <w:style w:type="paragraph" w:customStyle="1" w:styleId="Nummering1">
    <w:name w:val="Nummering1"/>
    <w:basedOn w:val="Standaard"/>
    <w:qFormat/>
    <w:rsid w:val="00450907"/>
    <w:pPr>
      <w:numPr>
        <w:numId w:val="42"/>
      </w:numPr>
    </w:pPr>
  </w:style>
  <w:style w:type="paragraph" w:customStyle="1" w:styleId="Intro">
    <w:name w:val="Intro"/>
    <w:basedOn w:val="Standaard"/>
    <w:rsid w:val="00E717FA"/>
    <w:rPr>
      <w:b/>
      <w:i/>
    </w:rPr>
  </w:style>
  <w:style w:type="paragraph" w:customStyle="1" w:styleId="GegevensInvul">
    <w:name w:val="GegevensInvul"/>
    <w:basedOn w:val="Standaard"/>
    <w:rsid w:val="00C9277A"/>
  </w:style>
  <w:style w:type="paragraph" w:customStyle="1" w:styleId="Kop">
    <w:name w:val="Kop"/>
    <w:basedOn w:val="Standaard"/>
    <w:next w:val="Standaard"/>
    <w:qFormat/>
    <w:rsid w:val="00C9277A"/>
    <w:pPr>
      <w:spacing w:line="240" w:lineRule="auto"/>
    </w:pPr>
    <w:rPr>
      <w:color w:val="A4C408"/>
      <w:sz w:val="28"/>
    </w:rPr>
  </w:style>
  <w:style w:type="paragraph" w:customStyle="1" w:styleId="Tussenkopje">
    <w:name w:val="Tussenkopje"/>
    <w:basedOn w:val="Standaard"/>
    <w:next w:val="Standaard"/>
    <w:qFormat/>
    <w:rsid w:val="00E717FA"/>
    <w:rPr>
      <w:color w:val="A4C408"/>
    </w:rPr>
  </w:style>
  <w:style w:type="paragraph" w:customStyle="1" w:styleId="Nummering2">
    <w:name w:val="Nummering2"/>
    <w:basedOn w:val="Standaard"/>
    <w:qFormat/>
    <w:rsid w:val="00450907"/>
    <w:pPr>
      <w:numPr>
        <w:numId w:val="43"/>
      </w:numPr>
    </w:pPr>
  </w:style>
  <w:style w:type="paragraph" w:customStyle="1" w:styleId="Nummering3">
    <w:name w:val="Nummering3"/>
    <w:basedOn w:val="Standaard"/>
    <w:qFormat/>
    <w:rsid w:val="00450907"/>
    <w:pPr>
      <w:numPr>
        <w:numId w:val="44"/>
      </w:numPr>
    </w:pPr>
  </w:style>
  <w:style w:type="paragraph" w:customStyle="1" w:styleId="Opsommingsteken2">
    <w:name w:val="Opsommingsteken2"/>
    <w:basedOn w:val="Standaard"/>
    <w:qFormat/>
    <w:rsid w:val="00450907"/>
    <w:pPr>
      <w:numPr>
        <w:numId w:val="46"/>
      </w:numPr>
    </w:pPr>
  </w:style>
  <w:style w:type="paragraph" w:customStyle="1" w:styleId="Opsommingsteken3">
    <w:name w:val="Opsommingsteken3"/>
    <w:basedOn w:val="Standaard"/>
    <w:qFormat/>
    <w:rsid w:val="00450907"/>
    <w:pPr>
      <w:numPr>
        <w:numId w:val="47"/>
      </w:numPr>
    </w:pPr>
  </w:style>
  <w:style w:type="paragraph" w:styleId="Ballontekst">
    <w:name w:val="Balloon Text"/>
    <w:basedOn w:val="Standaard"/>
    <w:link w:val="BallontekstChar"/>
    <w:semiHidden/>
    <w:unhideWhenUsed/>
    <w:rsid w:val="0090624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90624F"/>
    <w:rPr>
      <w:rFonts w:ascii="Segoe UI" w:hAnsi="Segoe UI" w:cs="Segoe UI"/>
      <w:color w:val="000000"/>
      <w:sz w:val="18"/>
      <w:szCs w:val="18"/>
    </w:rPr>
  </w:style>
  <w:style w:type="table" w:styleId="Tabelraster">
    <w:name w:val="Table Grid"/>
    <w:basedOn w:val="Standaardtabel"/>
    <w:rsid w:val="00525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projectenportal.sharepoint.com/teamsitebwe/Gedeelde%20%20documenten/Werkinstructies%20BWE/Memo%20BWE%20(nwe%20lay-out)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55c49a6-7ccd-470c-9696-f7837849bdbc">KKCJCFM6EPNA-800904705-286</_dlc_DocId>
    <_dlc_DocIdUrl xmlns="755c49a6-7ccd-470c-9696-f7837849bdbc">
      <Url>https://projectenportal.sharepoint.com/sites/projecten/3P1901500/_layouts/15/DocIdRedir.aspx?ID=KKCJCFM6EPNA-800904705-286</Url>
      <Description>KKCJCFM6EPNA-800904705-286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CD1ADDFBB53944B792DFA8CDD2CA16" ma:contentTypeVersion="4" ma:contentTypeDescription="Een nieuw document maken." ma:contentTypeScope="" ma:versionID="1c83db7707329e20fdd92c7523c6c390">
  <xsd:schema xmlns:xsd="http://www.w3.org/2001/XMLSchema" xmlns:xs="http://www.w3.org/2001/XMLSchema" xmlns:p="http://schemas.microsoft.com/office/2006/metadata/properties" xmlns:ns2="755c49a6-7ccd-470c-9696-f7837849bdbc" xmlns:ns3="b174b175-1227-46ff-9715-1850f03e48bb" xmlns:ns4="e891c247-8597-4f84-95a6-ddce41383832" targetNamespace="http://schemas.microsoft.com/office/2006/metadata/properties" ma:root="true" ma:fieldsID="c4d00445b0fc18055b2f6db6479ad615" ns2:_="" ns3:_="" ns4:_="">
    <xsd:import namespace="755c49a6-7ccd-470c-9696-f7837849bdbc"/>
    <xsd:import namespace="b174b175-1227-46ff-9715-1850f03e48bb"/>
    <xsd:import namespace="e891c247-8597-4f84-95a6-ddce413838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c49a6-7ccd-470c-9696-f7837849bd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4b175-1227-46ff-9715-1850f03e4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1c247-8597-4f84-95a6-ddce4138383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7D2817-88CD-4971-9783-CD10C8B4BEEC}">
  <ds:schemaRefs>
    <ds:schemaRef ds:uri="http://schemas.microsoft.com/office/2006/metadata/properties"/>
    <ds:schemaRef ds:uri="http://schemas.microsoft.com/office/infopath/2007/PartnerControls"/>
    <ds:schemaRef ds:uri="755c49a6-7ccd-470c-9696-f7837849bdbc"/>
  </ds:schemaRefs>
</ds:datastoreItem>
</file>

<file path=customXml/itemProps2.xml><?xml version="1.0" encoding="utf-8"?>
<ds:datastoreItem xmlns:ds="http://schemas.openxmlformats.org/officeDocument/2006/customXml" ds:itemID="{A953CA3C-6EC9-4B3F-92B3-540519B87C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DE6224-DA4B-4CFD-B3CF-32E08F7CE70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57E95DB-46D9-49E5-9D3A-183A65AAD7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5c49a6-7ccd-470c-9696-f7837849bdbc"/>
    <ds:schemaRef ds:uri="b174b175-1227-46ff-9715-1850f03e48bb"/>
    <ds:schemaRef ds:uri="e891c247-8597-4f84-95a6-ddce413838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Memo%20BWE%20(nwe%20lay-out).dotm</Template>
  <TotalTime>28</TotalTime>
  <Pages>2</Pages>
  <Words>377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pvh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Koedijk</dc:creator>
  <cp:keywords/>
  <dc:description/>
  <cp:lastModifiedBy>Frank Koedijk</cp:lastModifiedBy>
  <cp:revision>24</cp:revision>
  <cp:lastPrinted>2011-12-13T14:49:00Z</cp:lastPrinted>
  <dcterms:created xsi:type="dcterms:W3CDTF">2020-04-29T12:59:00Z</dcterms:created>
  <dcterms:modified xsi:type="dcterms:W3CDTF">2020-06-03T12:13:00Z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MSnr">
    <vt:lpwstr>F0-Nieuw</vt:lpwstr>
  </property>
  <property fmtid="{D5CDD505-2E9C-101B-9397-08002B2CF9AE}" pid="3" name="Formversienr">
    <vt:lpwstr>1.0</vt:lpwstr>
  </property>
  <property fmtid="{D5CDD505-2E9C-101B-9397-08002B2CF9AE}" pid="4" name="Type-sjbl">
    <vt:lpwstr>memo</vt:lpwstr>
  </property>
  <property fmtid="{D5CDD505-2E9C-101B-9397-08002B2CF9AE}" pid="5" name="Project">
    <vt:lpwstr>&lt;&gt;</vt:lpwstr>
  </property>
  <property fmtid="{D5CDD505-2E9C-101B-9397-08002B2CF9AE}" pid="6" name="Proj-nr">
    <vt:lpwstr>&lt;&gt;</vt:lpwstr>
  </property>
  <property fmtid="{D5CDD505-2E9C-101B-9397-08002B2CF9AE}" pid="7" name="Onderwerp">
    <vt:lpwstr>&lt;&gt;</vt:lpwstr>
  </property>
  <property fmtid="{D5CDD505-2E9C-101B-9397-08002B2CF9AE}" pid="8" name="Referentie">
    <vt:lpwstr>&lt;&gt;</vt:lpwstr>
  </property>
  <property fmtid="{D5CDD505-2E9C-101B-9397-08002B2CF9AE}" pid="9" name="Publicatiedatum">
    <vt:lpwstr>14 januari 2019</vt:lpwstr>
  </property>
  <property fmtid="{D5CDD505-2E9C-101B-9397-08002B2CF9AE}" pid="10" name="Fase">
    <vt:lpwstr>&lt;&gt;</vt:lpwstr>
  </property>
  <property fmtid="{D5CDD505-2E9C-101B-9397-08002B2CF9AE}" pid="11" name="Status">
    <vt:lpwstr>&lt;&gt;</vt:lpwstr>
  </property>
  <property fmtid="{D5CDD505-2E9C-101B-9397-08002B2CF9AE}" pid="12" name="Trefwoorden">
    <vt:lpwstr>&lt;&gt;</vt:lpwstr>
  </property>
  <property fmtid="{D5CDD505-2E9C-101B-9397-08002B2CF9AE}" pid="13" name="Bedrijf">
    <vt:lpwstr>&lt;&gt;</vt:lpwstr>
  </property>
  <property fmtid="{D5CDD505-2E9C-101B-9397-08002B2CF9AE}" pid="14" name="Contactpersoon">
    <vt:lpwstr>&lt;&gt;</vt:lpwstr>
  </property>
  <property fmtid="{D5CDD505-2E9C-101B-9397-08002B2CF9AE}" pid="15" name="Postadres">
    <vt:lpwstr>&lt;&gt;</vt:lpwstr>
  </property>
  <property fmtid="{D5CDD505-2E9C-101B-9397-08002B2CF9AE}" pid="16" name="PostcodePostadres">
    <vt:lpwstr>&lt;&gt;</vt:lpwstr>
  </property>
  <property fmtid="{D5CDD505-2E9C-101B-9397-08002B2CF9AE}" pid="17" name="Woonplaats">
    <vt:lpwstr>&lt;&gt;</vt:lpwstr>
  </property>
  <property fmtid="{D5CDD505-2E9C-101B-9397-08002B2CF9AE}" pid="18" name="Werkmij">
    <vt:lpwstr>BWE</vt:lpwstr>
  </property>
  <property fmtid="{D5CDD505-2E9C-101B-9397-08002B2CF9AE}" pid="19" name="ContentTypeId">
    <vt:lpwstr>0x01010028CD1ADDFBB53944B792DFA8CDD2CA16</vt:lpwstr>
  </property>
  <property fmtid="{D5CDD505-2E9C-101B-9397-08002B2CF9AE}" pid="20" name="_dlc_DocIdItemGuid">
    <vt:lpwstr>30b7dba2-4943-4c6b-85df-36e5d7814f36</vt:lpwstr>
  </property>
</Properties>
</file>